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1968812F"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C470AC">
              <w:t>9</w:t>
            </w:r>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w:t>
            </w:r>
            <w:r w:rsidR="00C470AC">
              <w:rPr>
                <w:sz w:val="32"/>
              </w:rPr>
              <w:t>1</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bookmarkStart w:id="3" w:name="_GoBack"/>
    <w:p w14:paraId="3BF08190" w14:textId="4EB1127E" w:rsidR="009D4436" w:rsidRDefault="009D443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_Toc24628367 \h </w:instrText>
      </w:r>
      <w:r>
        <w:fldChar w:fldCharType="separate"/>
      </w:r>
      <w:r>
        <w:t>5</w:t>
      </w:r>
      <w:r>
        <w:fldChar w:fldCharType="end"/>
      </w:r>
    </w:p>
    <w:p w14:paraId="14A73F17" w14:textId="5E06E1BC" w:rsidR="009D4436" w:rsidRDefault="009D443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_Toc24628368 \h </w:instrText>
      </w:r>
      <w:r>
        <w:fldChar w:fldCharType="separate"/>
      </w:r>
      <w:r>
        <w:t>6</w:t>
      </w:r>
      <w:r>
        <w:fldChar w:fldCharType="end"/>
      </w:r>
    </w:p>
    <w:p w14:paraId="6F2C1DA9" w14:textId="5B4ECE9C" w:rsidR="009D4436" w:rsidRDefault="009D443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_Toc24628369 \h </w:instrText>
      </w:r>
      <w:r>
        <w:fldChar w:fldCharType="separate"/>
      </w:r>
      <w:r>
        <w:t>6</w:t>
      </w:r>
      <w:r>
        <w:fldChar w:fldCharType="end"/>
      </w:r>
    </w:p>
    <w:p w14:paraId="0A7AC11A" w14:textId="6DA0EC4C" w:rsidR="009D4436" w:rsidRDefault="009D443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_Toc24628370 \h </w:instrText>
      </w:r>
      <w:r>
        <w:fldChar w:fldCharType="separate"/>
      </w:r>
      <w:r>
        <w:t>8</w:t>
      </w:r>
      <w:r>
        <w:fldChar w:fldCharType="end"/>
      </w:r>
    </w:p>
    <w:p w14:paraId="224EBAB8" w14:textId="3655D586" w:rsidR="009D4436" w:rsidRDefault="009D443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_Toc24628371 \h </w:instrText>
      </w:r>
      <w:r>
        <w:fldChar w:fldCharType="separate"/>
      </w:r>
      <w:r>
        <w:t>8</w:t>
      </w:r>
      <w:r>
        <w:fldChar w:fldCharType="end"/>
      </w:r>
    </w:p>
    <w:p w14:paraId="415DE821" w14:textId="757AFA29" w:rsidR="009D4436" w:rsidRDefault="009D443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_Toc24628372 \h </w:instrText>
      </w:r>
      <w:r>
        <w:fldChar w:fldCharType="separate"/>
      </w:r>
      <w:r>
        <w:t>8</w:t>
      </w:r>
      <w:r>
        <w:fldChar w:fldCharType="end"/>
      </w:r>
    </w:p>
    <w:p w14:paraId="4A9F182C" w14:textId="037DEC49" w:rsidR="009D4436" w:rsidRDefault="009D443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_Toc24628373 \h </w:instrText>
      </w:r>
      <w:r>
        <w:fldChar w:fldCharType="separate"/>
      </w:r>
      <w:r>
        <w:t>8</w:t>
      </w:r>
      <w:r>
        <w:fldChar w:fldCharType="end"/>
      </w:r>
    </w:p>
    <w:p w14:paraId="546F3630" w14:textId="3C523F9D" w:rsidR="009D4436" w:rsidRDefault="009D443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Media Decoding Capabilities</w:t>
      </w:r>
      <w:r>
        <w:tab/>
      </w:r>
      <w:r>
        <w:fldChar w:fldCharType="begin" w:fldLock="1"/>
      </w:r>
      <w:r>
        <w:instrText xml:space="preserve"> PAGEREF _Toc24628374 \h </w:instrText>
      </w:r>
      <w:r>
        <w:fldChar w:fldCharType="separate"/>
      </w:r>
      <w:r>
        <w:t>8</w:t>
      </w:r>
      <w:r>
        <w:fldChar w:fldCharType="end"/>
      </w:r>
    </w:p>
    <w:p w14:paraId="497E9FFC" w14:textId="76B204E3" w:rsidR="009D4436" w:rsidRDefault="009D443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_Toc24628375 \h </w:instrText>
      </w:r>
      <w:r>
        <w:fldChar w:fldCharType="separate"/>
      </w:r>
      <w:r>
        <w:t>8</w:t>
      </w:r>
      <w:r>
        <w:fldChar w:fldCharType="end"/>
      </w:r>
    </w:p>
    <w:p w14:paraId="19CC6A81" w14:textId="57EE0F48" w:rsidR="009D4436" w:rsidRDefault="009D443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Speech Media Decoding Capabilities</w:t>
      </w:r>
      <w:r>
        <w:tab/>
      </w:r>
      <w:r>
        <w:fldChar w:fldCharType="begin" w:fldLock="1"/>
      </w:r>
      <w:r>
        <w:instrText xml:space="preserve"> PAGEREF _Toc24628376 \h </w:instrText>
      </w:r>
      <w:r>
        <w:fldChar w:fldCharType="separate"/>
      </w:r>
      <w:r>
        <w:t>9</w:t>
      </w:r>
      <w:r>
        <w:fldChar w:fldCharType="end"/>
      </w:r>
    </w:p>
    <w:p w14:paraId="521E962D" w14:textId="4CB0CB77" w:rsidR="009D4436" w:rsidRDefault="009D443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Audio Media Decoding Capabilities</w:t>
      </w:r>
      <w:r>
        <w:tab/>
      </w:r>
      <w:r>
        <w:fldChar w:fldCharType="begin" w:fldLock="1"/>
      </w:r>
      <w:r>
        <w:instrText xml:space="preserve"> PAGEREF _Toc24628377 \h </w:instrText>
      </w:r>
      <w:r>
        <w:fldChar w:fldCharType="separate"/>
      </w:r>
      <w:r>
        <w:t>9</w:t>
      </w:r>
      <w:r>
        <w:fldChar w:fldCharType="end"/>
      </w:r>
    </w:p>
    <w:p w14:paraId="7A7428D7" w14:textId="72E423BE" w:rsidR="009D4436" w:rsidRDefault="009D443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Operation Points</w:t>
      </w:r>
      <w:r>
        <w:tab/>
      </w:r>
      <w:r>
        <w:fldChar w:fldCharType="begin" w:fldLock="1"/>
      </w:r>
      <w:r>
        <w:instrText xml:space="preserve"> PAGEREF _Toc24628378 \h </w:instrText>
      </w:r>
      <w:r>
        <w:fldChar w:fldCharType="separate"/>
      </w:r>
      <w:r>
        <w:t>9</w:t>
      </w:r>
      <w:r>
        <w:fldChar w:fldCharType="end"/>
      </w:r>
    </w:p>
    <w:p w14:paraId="554FC0E8" w14:textId="0D3030DA" w:rsidR="009D4436" w:rsidRDefault="009D443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_Toc24628379 \h </w:instrText>
      </w:r>
      <w:r>
        <w:fldChar w:fldCharType="separate"/>
      </w:r>
      <w:r>
        <w:t>9</w:t>
      </w:r>
      <w:r>
        <w:fldChar w:fldCharType="end"/>
      </w:r>
    </w:p>
    <w:p w14:paraId="6FA86769" w14:textId="12D4A89F" w:rsidR="009D4436" w:rsidRDefault="009D443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Speech Operation Points</w:t>
      </w:r>
      <w:r>
        <w:tab/>
      </w:r>
      <w:r>
        <w:fldChar w:fldCharType="begin" w:fldLock="1"/>
      </w:r>
      <w:r>
        <w:instrText xml:space="preserve"> PAGEREF _Toc24628380 \h </w:instrText>
      </w:r>
      <w:r>
        <w:fldChar w:fldCharType="separate"/>
      </w:r>
      <w:r>
        <w:t>9</w:t>
      </w:r>
      <w:r>
        <w:fldChar w:fldCharType="end"/>
      </w:r>
    </w:p>
    <w:p w14:paraId="2A940CE6" w14:textId="76D40F0E" w:rsidR="009D4436" w:rsidRDefault="009D443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_Toc24628381 \h </w:instrText>
      </w:r>
      <w:r>
        <w:fldChar w:fldCharType="separate"/>
      </w:r>
      <w:r>
        <w:t>9</w:t>
      </w:r>
      <w:r>
        <w:fldChar w:fldCharType="end"/>
      </w:r>
    </w:p>
    <w:p w14:paraId="0CBFA0CF" w14:textId="71F4730F" w:rsidR="009D4436" w:rsidRDefault="009D443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AMR</w:t>
      </w:r>
      <w:r>
        <w:tab/>
      </w:r>
      <w:r>
        <w:fldChar w:fldCharType="begin" w:fldLock="1"/>
      </w:r>
      <w:r>
        <w:instrText xml:space="preserve"> PAGEREF _Toc24628382 \h </w:instrText>
      </w:r>
      <w:r>
        <w:fldChar w:fldCharType="separate"/>
      </w:r>
      <w:r>
        <w:t>10</w:t>
      </w:r>
      <w:r>
        <w:fldChar w:fldCharType="end"/>
      </w:r>
    </w:p>
    <w:p w14:paraId="2E88E317" w14:textId="5EF84BA5" w:rsidR="009D4436" w:rsidRDefault="009D443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Bitstream Encoding Requirements</w:t>
      </w:r>
      <w:r>
        <w:tab/>
      </w:r>
      <w:r>
        <w:fldChar w:fldCharType="begin" w:fldLock="1"/>
      </w:r>
      <w:r>
        <w:instrText xml:space="preserve"> PAGEREF _Toc24628383 \h </w:instrText>
      </w:r>
      <w:r>
        <w:fldChar w:fldCharType="separate"/>
      </w:r>
      <w:r>
        <w:t>10</w:t>
      </w:r>
      <w:r>
        <w:fldChar w:fldCharType="end"/>
      </w:r>
    </w:p>
    <w:p w14:paraId="547CC48B" w14:textId="42E664EE" w:rsidR="009D4436" w:rsidRDefault="009D443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_Toc24628384 \h </w:instrText>
      </w:r>
      <w:r>
        <w:fldChar w:fldCharType="separate"/>
      </w:r>
      <w:r>
        <w:t>10</w:t>
      </w:r>
      <w:r>
        <w:fldChar w:fldCharType="end"/>
      </w:r>
    </w:p>
    <w:p w14:paraId="518CE482" w14:textId="0F328151" w:rsidR="009D4436" w:rsidRDefault="009D443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AMR-WB</w:t>
      </w:r>
      <w:r>
        <w:tab/>
      </w:r>
      <w:r>
        <w:fldChar w:fldCharType="begin" w:fldLock="1"/>
      </w:r>
      <w:r>
        <w:instrText xml:space="preserve"> PAGEREF _Toc24628385 \h </w:instrText>
      </w:r>
      <w:r>
        <w:fldChar w:fldCharType="separate"/>
      </w:r>
      <w:r>
        <w:t>10</w:t>
      </w:r>
      <w:r>
        <w:fldChar w:fldCharType="end"/>
      </w:r>
    </w:p>
    <w:p w14:paraId="25272B2A" w14:textId="45EC6622" w:rsidR="009D4436" w:rsidRDefault="009D443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Bitstream Requirements</w:t>
      </w:r>
      <w:r>
        <w:tab/>
      </w:r>
      <w:r>
        <w:fldChar w:fldCharType="begin" w:fldLock="1"/>
      </w:r>
      <w:r>
        <w:instrText xml:space="preserve"> PAGEREF _Toc24628386 \h </w:instrText>
      </w:r>
      <w:r>
        <w:fldChar w:fldCharType="separate"/>
      </w:r>
      <w:r>
        <w:t>10</w:t>
      </w:r>
      <w:r>
        <w:fldChar w:fldCharType="end"/>
      </w:r>
    </w:p>
    <w:p w14:paraId="6AAFBF39" w14:textId="2F8EB0AC" w:rsidR="009D4436" w:rsidRDefault="009D443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_Toc24628387 \h </w:instrText>
      </w:r>
      <w:r>
        <w:fldChar w:fldCharType="separate"/>
      </w:r>
      <w:r>
        <w:t>10</w:t>
      </w:r>
      <w:r>
        <w:fldChar w:fldCharType="end"/>
      </w:r>
    </w:p>
    <w:p w14:paraId="7347ED28" w14:textId="01C4E1A1" w:rsidR="009D4436" w:rsidRDefault="009D443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EVS</w:t>
      </w:r>
      <w:r>
        <w:tab/>
      </w:r>
      <w:r>
        <w:fldChar w:fldCharType="begin" w:fldLock="1"/>
      </w:r>
      <w:r>
        <w:instrText xml:space="preserve"> PAGEREF _Toc24628388 \h </w:instrText>
      </w:r>
      <w:r>
        <w:fldChar w:fldCharType="separate"/>
      </w:r>
      <w:r>
        <w:t>10</w:t>
      </w:r>
      <w:r>
        <w:fldChar w:fldCharType="end"/>
      </w:r>
    </w:p>
    <w:p w14:paraId="2962169D" w14:textId="262ABABB" w:rsidR="009D4436" w:rsidRDefault="009D443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Bitstream Encoding Requirements</w:t>
      </w:r>
      <w:r>
        <w:tab/>
      </w:r>
      <w:r>
        <w:fldChar w:fldCharType="begin" w:fldLock="1"/>
      </w:r>
      <w:r>
        <w:instrText xml:space="preserve"> PAGEREF _Toc24628389 \h </w:instrText>
      </w:r>
      <w:r>
        <w:fldChar w:fldCharType="separate"/>
      </w:r>
      <w:r>
        <w:t>10</w:t>
      </w:r>
      <w:r>
        <w:fldChar w:fldCharType="end"/>
      </w:r>
    </w:p>
    <w:p w14:paraId="330A3AE9" w14:textId="7C033F1E" w:rsidR="009D4436" w:rsidRDefault="009D443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_Toc24628390 \h </w:instrText>
      </w:r>
      <w:r>
        <w:fldChar w:fldCharType="separate"/>
      </w:r>
      <w:r>
        <w:t>10</w:t>
      </w:r>
      <w:r>
        <w:fldChar w:fldCharType="end"/>
      </w:r>
    </w:p>
    <w:p w14:paraId="2A82C720" w14:textId="14FCCF18" w:rsidR="009D4436" w:rsidRDefault="009D443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EVS Dual-Mono</w:t>
      </w:r>
      <w:r>
        <w:tab/>
      </w:r>
      <w:r>
        <w:fldChar w:fldCharType="begin" w:fldLock="1"/>
      </w:r>
      <w:r>
        <w:instrText xml:space="preserve"> PAGEREF _Toc24628391 \h </w:instrText>
      </w:r>
      <w:r>
        <w:fldChar w:fldCharType="separate"/>
      </w:r>
      <w:r>
        <w:t>10</w:t>
      </w:r>
      <w:r>
        <w:fldChar w:fldCharType="end"/>
      </w:r>
    </w:p>
    <w:p w14:paraId="761DDF3A" w14:textId="6330D9C9" w:rsidR="009D4436" w:rsidRDefault="009D443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Bitstream Encoding Requirements</w:t>
      </w:r>
      <w:r>
        <w:tab/>
      </w:r>
      <w:r>
        <w:fldChar w:fldCharType="begin" w:fldLock="1"/>
      </w:r>
      <w:r>
        <w:instrText xml:space="preserve"> PAGEREF _Toc24628392 \h </w:instrText>
      </w:r>
      <w:r>
        <w:fldChar w:fldCharType="separate"/>
      </w:r>
      <w:r>
        <w:t>11</w:t>
      </w:r>
      <w:r>
        <w:fldChar w:fldCharType="end"/>
      </w:r>
    </w:p>
    <w:p w14:paraId="7309B4A5" w14:textId="1B2446C0" w:rsidR="009D4436" w:rsidRDefault="009D443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_Toc24628393 \h </w:instrText>
      </w:r>
      <w:r>
        <w:fldChar w:fldCharType="separate"/>
      </w:r>
      <w:r>
        <w:t>11</w:t>
      </w:r>
      <w:r>
        <w:fldChar w:fldCharType="end"/>
      </w:r>
    </w:p>
    <w:p w14:paraId="56641274" w14:textId="7488D2FC" w:rsidR="009D4436" w:rsidRDefault="009D443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Audio Operation Points</w:t>
      </w:r>
      <w:r>
        <w:tab/>
      </w:r>
      <w:r>
        <w:fldChar w:fldCharType="begin" w:fldLock="1"/>
      </w:r>
      <w:r>
        <w:instrText xml:space="preserve"> PAGEREF _Toc24628394 \h </w:instrText>
      </w:r>
      <w:r>
        <w:fldChar w:fldCharType="separate"/>
      </w:r>
      <w:r>
        <w:t>11</w:t>
      </w:r>
      <w:r>
        <w:fldChar w:fldCharType="end"/>
      </w:r>
    </w:p>
    <w:p w14:paraId="5824D75D" w14:textId="04CEFD21" w:rsidR="009D4436" w:rsidRDefault="009D443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_Toc24628395 \h </w:instrText>
      </w:r>
      <w:r>
        <w:fldChar w:fldCharType="separate"/>
      </w:r>
      <w:r>
        <w:t>11</w:t>
      </w:r>
      <w:r>
        <w:fldChar w:fldCharType="end"/>
      </w:r>
    </w:p>
    <w:p w14:paraId="1866E1DB" w14:textId="35C4B565" w:rsidR="009D4436" w:rsidRDefault="009D443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eAAC+ stereo</w:t>
      </w:r>
      <w:r>
        <w:tab/>
      </w:r>
      <w:r>
        <w:fldChar w:fldCharType="begin" w:fldLock="1"/>
      </w:r>
      <w:r>
        <w:instrText xml:space="preserve"> PAGEREF _Toc24628396 \h </w:instrText>
      </w:r>
      <w:r>
        <w:fldChar w:fldCharType="separate"/>
      </w:r>
      <w:r>
        <w:t>11</w:t>
      </w:r>
      <w:r>
        <w:fldChar w:fldCharType="end"/>
      </w:r>
    </w:p>
    <w:p w14:paraId="3DF34495" w14:textId="062D7213" w:rsidR="009D4436" w:rsidRDefault="009D443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Bitstream Encoding Requirements</w:t>
      </w:r>
      <w:r>
        <w:tab/>
      </w:r>
      <w:r>
        <w:fldChar w:fldCharType="begin" w:fldLock="1"/>
      </w:r>
      <w:r>
        <w:instrText xml:space="preserve"> PAGEREF _Toc24628397 \h </w:instrText>
      </w:r>
      <w:r>
        <w:fldChar w:fldCharType="separate"/>
      </w:r>
      <w:r>
        <w:t>11</w:t>
      </w:r>
      <w:r>
        <w:fldChar w:fldCharType="end"/>
      </w:r>
    </w:p>
    <w:p w14:paraId="389AE08C" w14:textId="6C1B721A" w:rsidR="009D4436" w:rsidRDefault="009D443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_Toc24628398 \h </w:instrText>
      </w:r>
      <w:r>
        <w:fldChar w:fldCharType="separate"/>
      </w:r>
      <w:r>
        <w:t>11</w:t>
      </w:r>
      <w:r>
        <w:fldChar w:fldCharType="end"/>
      </w:r>
    </w:p>
    <w:p w14:paraId="28A51B39" w14:textId="0359258A" w:rsidR="009D4436" w:rsidRDefault="009D443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AMR-WB+</w:t>
      </w:r>
      <w:r>
        <w:tab/>
      </w:r>
      <w:r>
        <w:fldChar w:fldCharType="begin" w:fldLock="1"/>
      </w:r>
      <w:r>
        <w:instrText xml:space="preserve"> PAGEREF _Toc24628399 \h </w:instrText>
      </w:r>
      <w:r>
        <w:fldChar w:fldCharType="separate"/>
      </w:r>
      <w:r>
        <w:t>11</w:t>
      </w:r>
      <w:r>
        <w:fldChar w:fldCharType="end"/>
      </w:r>
    </w:p>
    <w:p w14:paraId="611234AB" w14:textId="22AD167A" w:rsidR="009D4436" w:rsidRDefault="009D443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Bitstream Encoding Requirements</w:t>
      </w:r>
      <w:r>
        <w:tab/>
      </w:r>
      <w:r>
        <w:fldChar w:fldCharType="begin" w:fldLock="1"/>
      </w:r>
      <w:r>
        <w:instrText xml:space="preserve"> PAGEREF _Toc24628400 \h </w:instrText>
      </w:r>
      <w:r>
        <w:fldChar w:fldCharType="separate"/>
      </w:r>
      <w:r>
        <w:t>11</w:t>
      </w:r>
      <w:r>
        <w:fldChar w:fldCharType="end"/>
      </w:r>
    </w:p>
    <w:p w14:paraId="127B7198" w14:textId="720A6A8E" w:rsidR="009D4436" w:rsidRDefault="009D443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Receiver Requirements</w:t>
      </w:r>
      <w:r>
        <w:tab/>
      </w:r>
      <w:r>
        <w:fldChar w:fldCharType="begin" w:fldLock="1"/>
      </w:r>
      <w:r>
        <w:instrText xml:space="preserve"> PAGEREF _Toc24628401 \h </w:instrText>
      </w:r>
      <w:r>
        <w:fldChar w:fldCharType="separate"/>
      </w:r>
      <w:r>
        <w:t>12</w:t>
      </w:r>
      <w:r>
        <w:fldChar w:fldCharType="end"/>
      </w:r>
    </w:p>
    <w:p w14:paraId="24C19628" w14:textId="61550FEA" w:rsidR="009D4436" w:rsidRDefault="009D443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Mapping to 5GMS delivery</w:t>
      </w:r>
      <w:r>
        <w:tab/>
      </w:r>
      <w:r>
        <w:fldChar w:fldCharType="begin" w:fldLock="1"/>
      </w:r>
      <w:r>
        <w:instrText xml:space="preserve"> PAGEREF _Toc24628402 \h </w:instrText>
      </w:r>
      <w:r>
        <w:fldChar w:fldCharType="separate"/>
      </w:r>
      <w:r>
        <w:t>12</w:t>
      </w:r>
      <w:r>
        <w:fldChar w:fldCharType="end"/>
      </w:r>
    </w:p>
    <w:p w14:paraId="31AA5061" w14:textId="3C077DA4" w:rsidR="009D4436" w:rsidRDefault="009D443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_Toc24628403 \h </w:instrText>
      </w:r>
      <w:r>
        <w:fldChar w:fldCharType="separate"/>
      </w:r>
      <w:r>
        <w:t>12</w:t>
      </w:r>
      <w:r>
        <w:fldChar w:fldCharType="end"/>
      </w:r>
    </w:p>
    <w:p w14:paraId="6DDA5687" w14:textId="4964374C" w:rsidR="009D4436" w:rsidRDefault="009D443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AMR Media Profile</w:t>
      </w:r>
      <w:r>
        <w:tab/>
      </w:r>
      <w:r>
        <w:fldChar w:fldCharType="begin" w:fldLock="1"/>
      </w:r>
      <w:r>
        <w:instrText xml:space="preserve"> PAGEREF _Toc24628404 \h </w:instrText>
      </w:r>
      <w:r>
        <w:fldChar w:fldCharType="separate"/>
      </w:r>
      <w:r>
        <w:t>12</w:t>
      </w:r>
      <w:r>
        <w:fldChar w:fldCharType="end"/>
      </w:r>
    </w:p>
    <w:p w14:paraId="6C366935" w14:textId="6A90E20C" w:rsidR="009D4436" w:rsidRDefault="009D443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Mapping to ISO BMFF</w:t>
      </w:r>
      <w:r>
        <w:tab/>
      </w:r>
      <w:r>
        <w:fldChar w:fldCharType="begin" w:fldLock="1"/>
      </w:r>
      <w:r>
        <w:instrText xml:space="preserve"> PAGEREF _Toc24628405 \h </w:instrText>
      </w:r>
      <w:r>
        <w:fldChar w:fldCharType="separate"/>
      </w:r>
      <w:r>
        <w:t>12</w:t>
      </w:r>
      <w:r>
        <w:fldChar w:fldCharType="end"/>
      </w:r>
    </w:p>
    <w:p w14:paraId="7E6F134E" w14:textId="6B10C241" w:rsidR="009D4436" w:rsidRDefault="009D443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Media Profile Definition</w:t>
      </w:r>
      <w:r>
        <w:tab/>
      </w:r>
      <w:r>
        <w:fldChar w:fldCharType="begin" w:fldLock="1"/>
      </w:r>
      <w:r>
        <w:instrText xml:space="preserve"> PAGEREF _Toc24628406 \h </w:instrText>
      </w:r>
      <w:r>
        <w:fldChar w:fldCharType="separate"/>
      </w:r>
      <w:r>
        <w:t>12</w:t>
      </w:r>
      <w:r>
        <w:fldChar w:fldCharType="end"/>
      </w:r>
    </w:p>
    <w:p w14:paraId="06449DB0" w14:textId="2C7C577F" w:rsidR="009D4436" w:rsidRDefault="009D443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_Toc24628407 \h </w:instrText>
      </w:r>
      <w:r>
        <w:fldChar w:fldCharType="separate"/>
      </w:r>
      <w:r>
        <w:t>12</w:t>
      </w:r>
      <w:r>
        <w:fldChar w:fldCharType="end"/>
      </w:r>
    </w:p>
    <w:p w14:paraId="11621047" w14:textId="142858D1" w:rsidR="009D4436" w:rsidRDefault="009D4436">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_Toc24628408 \h </w:instrText>
      </w:r>
      <w:r>
        <w:fldChar w:fldCharType="separate"/>
      </w:r>
      <w:r>
        <w:t>12</w:t>
      </w:r>
      <w:r>
        <w:fldChar w:fldCharType="end"/>
      </w:r>
    </w:p>
    <w:p w14:paraId="7A173521" w14:textId="087C810E" w:rsidR="009D4436" w:rsidRDefault="009D4436">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_Toc24628409 \h </w:instrText>
      </w:r>
      <w:r>
        <w:fldChar w:fldCharType="separate"/>
      </w:r>
      <w:r>
        <w:t>12</w:t>
      </w:r>
      <w:r>
        <w:fldChar w:fldCharType="end"/>
      </w:r>
    </w:p>
    <w:p w14:paraId="675E1BD0" w14:textId="6E7DE1E2" w:rsidR="009D4436" w:rsidRDefault="009D4436">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_Toc24628410 \h </w:instrText>
      </w:r>
      <w:r>
        <w:fldChar w:fldCharType="separate"/>
      </w:r>
      <w:r>
        <w:t>13</w:t>
      </w:r>
      <w:r>
        <w:fldChar w:fldCharType="end"/>
      </w:r>
    </w:p>
    <w:p w14:paraId="205DD8E6" w14:textId="6AC6E08B" w:rsidR="009D4436" w:rsidRDefault="009D443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AMR-WB Media Profile</w:t>
      </w:r>
      <w:r>
        <w:tab/>
      </w:r>
      <w:r>
        <w:fldChar w:fldCharType="begin" w:fldLock="1"/>
      </w:r>
      <w:r>
        <w:instrText xml:space="preserve"> PAGEREF _Toc24628411 \h </w:instrText>
      </w:r>
      <w:r>
        <w:fldChar w:fldCharType="separate"/>
      </w:r>
      <w:r>
        <w:t>13</w:t>
      </w:r>
      <w:r>
        <w:fldChar w:fldCharType="end"/>
      </w:r>
    </w:p>
    <w:p w14:paraId="4B56BD54" w14:textId="2229BC79" w:rsidR="009D4436" w:rsidRDefault="009D443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Mapping to ISO BMFF</w:t>
      </w:r>
      <w:r>
        <w:tab/>
      </w:r>
      <w:r>
        <w:fldChar w:fldCharType="begin" w:fldLock="1"/>
      </w:r>
      <w:r>
        <w:instrText xml:space="preserve"> PAGEREF _Toc24628412 \h </w:instrText>
      </w:r>
      <w:r>
        <w:fldChar w:fldCharType="separate"/>
      </w:r>
      <w:r>
        <w:t>13</w:t>
      </w:r>
      <w:r>
        <w:fldChar w:fldCharType="end"/>
      </w:r>
    </w:p>
    <w:p w14:paraId="59AA2E2F" w14:textId="67795BEF" w:rsidR="009D4436" w:rsidRDefault="009D443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Media Profile Definition</w:t>
      </w:r>
      <w:r>
        <w:tab/>
      </w:r>
      <w:r>
        <w:fldChar w:fldCharType="begin" w:fldLock="1"/>
      </w:r>
      <w:r>
        <w:instrText xml:space="preserve"> PAGEREF _Toc24628413 \h </w:instrText>
      </w:r>
      <w:r>
        <w:fldChar w:fldCharType="separate"/>
      </w:r>
      <w:r>
        <w:t>13</w:t>
      </w:r>
      <w:r>
        <w:fldChar w:fldCharType="end"/>
      </w:r>
    </w:p>
    <w:p w14:paraId="70BAA5C6" w14:textId="24C02DBC" w:rsidR="009D4436" w:rsidRDefault="009D4436">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_Toc24628414 \h </w:instrText>
      </w:r>
      <w:r>
        <w:fldChar w:fldCharType="separate"/>
      </w:r>
      <w:r>
        <w:t>13</w:t>
      </w:r>
      <w:r>
        <w:fldChar w:fldCharType="end"/>
      </w:r>
    </w:p>
    <w:p w14:paraId="4376A1ED" w14:textId="70A38D11" w:rsidR="009D4436" w:rsidRDefault="009D4436">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_Toc24628415 \h </w:instrText>
      </w:r>
      <w:r>
        <w:fldChar w:fldCharType="separate"/>
      </w:r>
      <w:r>
        <w:t>13</w:t>
      </w:r>
      <w:r>
        <w:fldChar w:fldCharType="end"/>
      </w:r>
    </w:p>
    <w:p w14:paraId="392EEAD2" w14:textId="16D6DF52" w:rsidR="009D4436" w:rsidRDefault="009D4436">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_Toc24628416 \h </w:instrText>
      </w:r>
      <w:r>
        <w:fldChar w:fldCharType="separate"/>
      </w:r>
      <w:r>
        <w:t>13</w:t>
      </w:r>
      <w:r>
        <w:fldChar w:fldCharType="end"/>
      </w:r>
    </w:p>
    <w:p w14:paraId="57F35F71" w14:textId="746FD7FC" w:rsidR="009D4436" w:rsidRDefault="009D4436">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_Toc24628417 \h </w:instrText>
      </w:r>
      <w:r>
        <w:fldChar w:fldCharType="separate"/>
      </w:r>
      <w:r>
        <w:t>14</w:t>
      </w:r>
      <w:r>
        <w:fldChar w:fldCharType="end"/>
      </w:r>
    </w:p>
    <w:p w14:paraId="2EA15422" w14:textId="767274E7" w:rsidR="009D4436" w:rsidRDefault="009D443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EVS Media Profile</w:t>
      </w:r>
      <w:r>
        <w:tab/>
      </w:r>
      <w:r>
        <w:fldChar w:fldCharType="begin" w:fldLock="1"/>
      </w:r>
      <w:r>
        <w:instrText xml:space="preserve"> PAGEREF _Toc24628418 \h </w:instrText>
      </w:r>
      <w:r>
        <w:fldChar w:fldCharType="separate"/>
      </w:r>
      <w:r>
        <w:t>14</w:t>
      </w:r>
      <w:r>
        <w:fldChar w:fldCharType="end"/>
      </w:r>
    </w:p>
    <w:p w14:paraId="7E256D45" w14:textId="25395B5C" w:rsidR="009D4436" w:rsidRDefault="009D443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_Toc24628419 \h </w:instrText>
      </w:r>
      <w:r>
        <w:fldChar w:fldCharType="separate"/>
      </w:r>
      <w:r>
        <w:t>14</w:t>
      </w:r>
      <w:r>
        <w:fldChar w:fldCharType="end"/>
      </w:r>
    </w:p>
    <w:p w14:paraId="7CDDF6DC" w14:textId="146A9B21" w:rsidR="009D4436" w:rsidRDefault="009D443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_Toc24628420 \h </w:instrText>
      </w:r>
      <w:r>
        <w:fldChar w:fldCharType="separate"/>
      </w:r>
      <w:r>
        <w:t>14</w:t>
      </w:r>
      <w:r>
        <w:fldChar w:fldCharType="end"/>
      </w:r>
    </w:p>
    <w:p w14:paraId="6A544D6E" w14:textId="6A55B78B" w:rsidR="009D4436" w:rsidRDefault="009D4436">
      <w:pPr>
        <w:pStyle w:val="TOC4"/>
        <w:rPr>
          <w:rFonts w:asciiTheme="minorHAnsi" w:eastAsiaTheme="minorEastAsia" w:hAnsiTheme="minorHAnsi" w:cstheme="minorBidi"/>
          <w:sz w:val="22"/>
          <w:szCs w:val="22"/>
          <w:lang w:eastAsia="en-GB"/>
        </w:rPr>
      </w:pPr>
      <w:r>
        <w:lastRenderedPageBreak/>
        <w:t>7.4.2.3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_Toc24628421 \h </w:instrText>
      </w:r>
      <w:r>
        <w:fldChar w:fldCharType="separate"/>
      </w:r>
      <w:r>
        <w:t>14</w:t>
      </w:r>
      <w:r>
        <w:fldChar w:fldCharType="end"/>
      </w:r>
    </w:p>
    <w:p w14:paraId="3F2B6A60" w14:textId="47CD39AE" w:rsidR="009D4436" w:rsidRDefault="009D4436">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_Toc24628422 \h </w:instrText>
      </w:r>
      <w:r>
        <w:fldChar w:fldCharType="separate"/>
      </w:r>
      <w:r>
        <w:t>14</w:t>
      </w:r>
      <w:r>
        <w:fldChar w:fldCharType="end"/>
      </w:r>
    </w:p>
    <w:p w14:paraId="7F9CB08D" w14:textId="3C914751" w:rsidR="009D4436" w:rsidRDefault="009D443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EVS Dual Mono Media Profile</w:t>
      </w:r>
      <w:r>
        <w:tab/>
      </w:r>
      <w:r>
        <w:fldChar w:fldCharType="begin" w:fldLock="1"/>
      </w:r>
      <w:r>
        <w:instrText xml:space="preserve"> PAGEREF _Toc24628423 \h </w:instrText>
      </w:r>
      <w:r>
        <w:fldChar w:fldCharType="separate"/>
      </w:r>
      <w:r>
        <w:t>15</w:t>
      </w:r>
      <w:r>
        <w:fldChar w:fldCharType="end"/>
      </w:r>
    </w:p>
    <w:p w14:paraId="392DFC98" w14:textId="5B775B62" w:rsidR="009D4436" w:rsidRDefault="009D443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_Toc24628424 \h </w:instrText>
      </w:r>
      <w:r>
        <w:fldChar w:fldCharType="separate"/>
      </w:r>
      <w:r>
        <w:t>15</w:t>
      </w:r>
      <w:r>
        <w:fldChar w:fldCharType="end"/>
      </w:r>
    </w:p>
    <w:p w14:paraId="3440384C" w14:textId="0AEB5914" w:rsidR="009D4436" w:rsidRDefault="009D443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_Toc24628425 \h </w:instrText>
      </w:r>
      <w:r>
        <w:fldChar w:fldCharType="separate"/>
      </w:r>
      <w:r>
        <w:t>15</w:t>
      </w:r>
      <w:r>
        <w:fldChar w:fldCharType="end"/>
      </w:r>
    </w:p>
    <w:p w14:paraId="1EBC96B9" w14:textId="5609A25C" w:rsidR="009D4436" w:rsidRDefault="009D4436">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_Toc24628426 \h </w:instrText>
      </w:r>
      <w:r>
        <w:fldChar w:fldCharType="separate"/>
      </w:r>
      <w:r>
        <w:t>15</w:t>
      </w:r>
      <w:r>
        <w:fldChar w:fldCharType="end"/>
      </w:r>
    </w:p>
    <w:p w14:paraId="43EF0C40" w14:textId="45BA9888" w:rsidR="009D4436" w:rsidRDefault="009D4436">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_Toc24628427 \h </w:instrText>
      </w:r>
      <w:r>
        <w:fldChar w:fldCharType="separate"/>
      </w:r>
      <w:r>
        <w:t>15</w:t>
      </w:r>
      <w:r>
        <w:fldChar w:fldCharType="end"/>
      </w:r>
    </w:p>
    <w:p w14:paraId="44B5D34F" w14:textId="279BD47F" w:rsidR="009D4436" w:rsidRDefault="009D443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eAAC+ stereo Media Profile</w:t>
      </w:r>
      <w:r>
        <w:tab/>
      </w:r>
      <w:r>
        <w:fldChar w:fldCharType="begin" w:fldLock="1"/>
      </w:r>
      <w:r>
        <w:instrText xml:space="preserve"> PAGEREF _Toc24628428 \h </w:instrText>
      </w:r>
      <w:r>
        <w:fldChar w:fldCharType="separate"/>
      </w:r>
      <w:r>
        <w:t>15</w:t>
      </w:r>
      <w:r>
        <w:fldChar w:fldCharType="end"/>
      </w:r>
    </w:p>
    <w:p w14:paraId="0E78524C" w14:textId="49FEFBE2" w:rsidR="009D4436" w:rsidRDefault="009D443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_Toc24628429 \h </w:instrText>
      </w:r>
      <w:r>
        <w:fldChar w:fldCharType="separate"/>
      </w:r>
      <w:r>
        <w:t>15</w:t>
      </w:r>
      <w:r>
        <w:fldChar w:fldCharType="end"/>
      </w:r>
    </w:p>
    <w:p w14:paraId="38F9E3DC" w14:textId="02674ABB" w:rsidR="009D4436" w:rsidRDefault="009D4436">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_Toc24628430 \h </w:instrText>
      </w:r>
      <w:r>
        <w:fldChar w:fldCharType="separate"/>
      </w:r>
      <w:r>
        <w:t>15</w:t>
      </w:r>
      <w:r>
        <w:fldChar w:fldCharType="end"/>
      </w:r>
    </w:p>
    <w:p w14:paraId="65A735E1" w14:textId="5D71BD67" w:rsidR="009D4436" w:rsidRDefault="009D4436">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_Toc24628431 \h </w:instrText>
      </w:r>
      <w:r>
        <w:fldChar w:fldCharType="separate"/>
      </w:r>
      <w:r>
        <w:t>15</w:t>
      </w:r>
      <w:r>
        <w:fldChar w:fldCharType="end"/>
      </w:r>
    </w:p>
    <w:p w14:paraId="5ACAD31A" w14:textId="146C565A" w:rsidR="009D4436" w:rsidRDefault="009D4436">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_Toc24628432 \h </w:instrText>
      </w:r>
      <w:r>
        <w:fldChar w:fldCharType="separate"/>
      </w:r>
      <w:r>
        <w:t>16</w:t>
      </w:r>
      <w:r>
        <w:fldChar w:fldCharType="end"/>
      </w:r>
    </w:p>
    <w:p w14:paraId="32116889" w14:textId="51609C67" w:rsidR="009D4436" w:rsidRDefault="009D443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AMR-WB+ Media Profiles</w:t>
      </w:r>
      <w:r>
        <w:tab/>
      </w:r>
      <w:r>
        <w:fldChar w:fldCharType="begin" w:fldLock="1"/>
      </w:r>
      <w:r>
        <w:instrText xml:space="preserve"> PAGEREF _Toc24628433 \h </w:instrText>
      </w:r>
      <w:r>
        <w:fldChar w:fldCharType="separate"/>
      </w:r>
      <w:r>
        <w:t>16</w:t>
      </w:r>
      <w:r>
        <w:fldChar w:fldCharType="end"/>
      </w:r>
    </w:p>
    <w:p w14:paraId="60E40C4F" w14:textId="183FF4CE" w:rsidR="009D4436" w:rsidRDefault="009D443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Mapping to ISO BMFF</w:t>
      </w:r>
      <w:r>
        <w:tab/>
      </w:r>
      <w:r>
        <w:fldChar w:fldCharType="begin" w:fldLock="1"/>
      </w:r>
      <w:r>
        <w:instrText xml:space="preserve"> PAGEREF _Toc24628434 \h </w:instrText>
      </w:r>
      <w:r>
        <w:fldChar w:fldCharType="separate"/>
      </w:r>
      <w:r>
        <w:t>16</w:t>
      </w:r>
      <w:r>
        <w:fldChar w:fldCharType="end"/>
      </w:r>
    </w:p>
    <w:p w14:paraId="27B929E9" w14:textId="22DD7AA0" w:rsidR="009D4436" w:rsidRDefault="009D443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Media Profile Definition</w:t>
      </w:r>
      <w:r>
        <w:tab/>
      </w:r>
      <w:r>
        <w:fldChar w:fldCharType="begin" w:fldLock="1"/>
      </w:r>
      <w:r>
        <w:instrText xml:space="preserve"> PAGEREF _Toc24628435 \h </w:instrText>
      </w:r>
      <w:r>
        <w:fldChar w:fldCharType="separate"/>
      </w:r>
      <w:r>
        <w:t>16</w:t>
      </w:r>
      <w:r>
        <w:fldChar w:fldCharType="end"/>
      </w:r>
    </w:p>
    <w:p w14:paraId="0589A91D" w14:textId="3E6E965A" w:rsidR="009D4436" w:rsidRDefault="009D443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CMAF Track Definition</w:t>
      </w:r>
      <w:r>
        <w:tab/>
      </w:r>
      <w:r>
        <w:fldChar w:fldCharType="begin" w:fldLock="1"/>
      </w:r>
      <w:r>
        <w:instrText xml:space="preserve"> PAGEREF _Toc24628436 \h </w:instrText>
      </w:r>
      <w:r>
        <w:fldChar w:fldCharType="separate"/>
      </w:r>
      <w:r>
        <w:t>16</w:t>
      </w:r>
      <w:r>
        <w:fldChar w:fldCharType="end"/>
      </w:r>
    </w:p>
    <w:p w14:paraId="0D296C5E" w14:textId="64D3BA33" w:rsidR="009D4436" w:rsidRDefault="009D443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CMAF Switching Set and Media Profile Definition</w:t>
      </w:r>
      <w:r>
        <w:tab/>
      </w:r>
      <w:r>
        <w:fldChar w:fldCharType="begin" w:fldLock="1"/>
      </w:r>
      <w:r>
        <w:instrText xml:space="preserve"> PAGEREF _Toc24628437 \h </w:instrText>
      </w:r>
      <w:r>
        <w:fldChar w:fldCharType="separate"/>
      </w:r>
      <w:r>
        <w:t>16</w:t>
      </w:r>
      <w:r>
        <w:fldChar w:fldCharType="end"/>
      </w:r>
    </w:p>
    <w:p w14:paraId="092F19C9" w14:textId="75B4DF3F" w:rsidR="009D4436" w:rsidRDefault="009D4436">
      <w:pPr>
        <w:pStyle w:val="TOC4"/>
        <w:rPr>
          <w:rFonts w:asciiTheme="minorHAnsi" w:eastAsiaTheme="minorEastAsia" w:hAnsiTheme="minorHAnsi" w:cstheme="minorBidi"/>
          <w:sz w:val="22"/>
          <w:szCs w:val="22"/>
          <w:lang w:eastAsia="en-GB"/>
        </w:rPr>
      </w:pPr>
      <w:r>
        <w:t>7.7.2.3</w:t>
      </w:r>
      <w:r>
        <w:rPr>
          <w:rFonts w:asciiTheme="minorHAnsi" w:eastAsiaTheme="minorEastAsia" w:hAnsiTheme="minorHAnsi" w:cstheme="minorBidi"/>
          <w:sz w:val="22"/>
          <w:szCs w:val="22"/>
          <w:lang w:eastAsia="en-GB"/>
        </w:rPr>
        <w:tab/>
      </w:r>
      <w:r>
        <w:t>Mapping to DASH Adaptation Set</w:t>
      </w:r>
      <w:r>
        <w:tab/>
      </w:r>
      <w:r>
        <w:fldChar w:fldCharType="begin" w:fldLock="1"/>
      </w:r>
      <w:r>
        <w:instrText xml:space="preserve"> PAGEREF _Toc24628438 \h </w:instrText>
      </w:r>
      <w:r>
        <w:fldChar w:fldCharType="separate"/>
      </w:r>
      <w:r>
        <w:t>16</w:t>
      </w:r>
      <w:r>
        <w:fldChar w:fldCharType="end"/>
      </w:r>
    </w:p>
    <w:p w14:paraId="6EFCDA01" w14:textId="2E1E5DB1" w:rsidR="009D4436" w:rsidRDefault="009D4436">
      <w:pPr>
        <w:pStyle w:val="TOC4"/>
        <w:rPr>
          <w:rFonts w:asciiTheme="minorHAnsi" w:eastAsiaTheme="minorEastAsia" w:hAnsiTheme="minorHAnsi" w:cstheme="minorBidi"/>
          <w:sz w:val="22"/>
          <w:szCs w:val="22"/>
          <w:lang w:eastAsia="en-GB"/>
        </w:rPr>
      </w:pPr>
      <w:r>
        <w:t>7.7.2.4</w:t>
      </w:r>
      <w:r>
        <w:rPr>
          <w:rFonts w:asciiTheme="minorHAnsi" w:eastAsiaTheme="minorEastAsia" w:hAnsiTheme="minorHAnsi" w:cstheme="minorBidi"/>
          <w:sz w:val="22"/>
          <w:szCs w:val="22"/>
          <w:lang w:eastAsia="en-GB"/>
        </w:rPr>
        <w:tab/>
      </w:r>
      <w:r>
        <w:t>Playback Requirements</w:t>
      </w:r>
      <w:r>
        <w:tab/>
      </w:r>
      <w:r>
        <w:fldChar w:fldCharType="begin" w:fldLock="1"/>
      </w:r>
      <w:r>
        <w:instrText xml:space="preserve"> PAGEREF _Toc24628439 \h </w:instrText>
      </w:r>
      <w:r>
        <w:fldChar w:fldCharType="separate"/>
      </w:r>
      <w:r>
        <w:t>17</w:t>
      </w:r>
      <w:r>
        <w:fldChar w:fldCharType="end"/>
      </w:r>
    </w:p>
    <w:p w14:paraId="75445C16" w14:textId="063D852F" w:rsidR="009D4436" w:rsidRDefault="009D4436" w:rsidP="009D4436">
      <w:pPr>
        <w:pStyle w:val="TOC8"/>
        <w:tabs>
          <w:tab w:val="right" w:leader="dot" w:pos="9639"/>
        </w:tabs>
        <w:rPr>
          <w:rFonts w:asciiTheme="minorHAnsi" w:eastAsiaTheme="minorEastAsia" w:hAnsiTheme="minorHAnsi" w:cstheme="minorBidi"/>
          <w:b w:val="0"/>
          <w:szCs w:val="22"/>
          <w:lang w:eastAsia="en-GB"/>
        </w:rPr>
      </w:pPr>
      <w:r>
        <w:t>Annex A (informative):</w:t>
      </w:r>
      <w:r>
        <w:tab/>
        <w:t>Registration Information</w:t>
      </w:r>
      <w:r>
        <w:tab/>
      </w:r>
      <w:r>
        <w:fldChar w:fldCharType="begin" w:fldLock="1"/>
      </w:r>
      <w:r>
        <w:instrText xml:space="preserve"> PAGEREF _Toc24628440 \h </w:instrText>
      </w:r>
      <w:r>
        <w:fldChar w:fldCharType="separate"/>
      </w:r>
      <w:r>
        <w:t>17</w:t>
      </w:r>
      <w:r>
        <w:fldChar w:fldCharType="end"/>
      </w:r>
    </w:p>
    <w:p w14:paraId="5A8D9E6B" w14:textId="695CE449" w:rsidR="009D4436" w:rsidRDefault="009D443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3GPP Registered URIs</w:t>
      </w:r>
      <w:r>
        <w:tab/>
      </w:r>
      <w:r>
        <w:fldChar w:fldCharType="begin" w:fldLock="1"/>
      </w:r>
      <w:r>
        <w:instrText xml:space="preserve"> PAGEREF _Toc24628441 \h </w:instrText>
      </w:r>
      <w:r>
        <w:fldChar w:fldCharType="separate"/>
      </w:r>
      <w:r>
        <w:t>17</w:t>
      </w:r>
      <w:r>
        <w:fldChar w:fldCharType="end"/>
      </w:r>
    </w:p>
    <w:p w14:paraId="06035467" w14:textId="66541D2A" w:rsidR="009D4436" w:rsidRDefault="009D4436" w:rsidP="009D4436">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_Toc24628442 \h </w:instrText>
      </w:r>
      <w:r>
        <w:fldChar w:fldCharType="separate"/>
      </w:r>
      <w:r>
        <w:t>19</w:t>
      </w:r>
      <w:r>
        <w:fldChar w:fldCharType="end"/>
      </w:r>
    </w:p>
    <w:p w14:paraId="2D8B5A41" w14:textId="5B58234E" w:rsidR="00080512" w:rsidRPr="004D3578" w:rsidRDefault="009D4436">
      <w:r>
        <w:rPr>
          <w:noProof/>
          <w:sz w:val="22"/>
        </w:rPr>
        <w:fldChar w:fldCharType="end"/>
      </w:r>
      <w:bookmarkEnd w:id="3"/>
    </w:p>
    <w:p w14:paraId="56122B68" w14:textId="77777777" w:rsidR="00080512" w:rsidRDefault="00080512" w:rsidP="00147721">
      <w:pPr>
        <w:pStyle w:val="Heading1"/>
      </w:pPr>
      <w:r w:rsidRPr="004D3578">
        <w:br w:type="page"/>
      </w:r>
      <w:bookmarkStart w:id="4" w:name="_Toc24628367"/>
      <w:r w:rsidRPr="004D3578">
        <w:lastRenderedPageBreak/>
        <w:t>Foreword</w:t>
      </w:r>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24628368"/>
      <w:r w:rsidRPr="004D3578">
        <w:lastRenderedPageBreak/>
        <w:t>1</w:t>
      </w:r>
      <w:r w:rsidRPr="004D3578">
        <w:tab/>
        <w:t>Scope</w:t>
      </w:r>
      <w:bookmarkEnd w:id="5"/>
    </w:p>
    <w:p w14:paraId="306BFFF8" w14:textId="67ED641C"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in the context of 3GPP services and </w:t>
      </w:r>
      <w:r w:rsidR="00ED0266">
        <w:t>deployments</w:t>
      </w:r>
      <w:r w:rsidR="00DA46BE">
        <w:t>.</w:t>
      </w:r>
      <w:r w:rsidR="009665F6">
        <w:t xml:space="preserve"> Speech and audio media capabilities, operation points and media profiles are also provided for usage in other streaming applications.</w:t>
      </w:r>
    </w:p>
    <w:p w14:paraId="3A4790C1" w14:textId="77777777" w:rsidR="00080512" w:rsidRPr="004D3578" w:rsidRDefault="00080512">
      <w:pPr>
        <w:pStyle w:val="Heading1"/>
      </w:pPr>
      <w:bookmarkStart w:id="6" w:name="_Toc24628369"/>
      <w:r w:rsidRPr="004D3578">
        <w:t>2</w:t>
      </w:r>
      <w:r w:rsidRPr="004D3578">
        <w:tab/>
        <w:t>References</w:t>
      </w:r>
      <w:bookmarkEnd w:id="6"/>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3206F41B"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hyperlink r:id="rId14" w:history="1">
        <w:r w:rsidR="005836FE">
          <w:rPr>
            <w:rStyle w:val="Hyperlink"/>
            <w:lang w:val="en-US"/>
          </w:rPr>
          <w:t>N18926</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Pr="004E65C4" w:rsidRDefault="004D451C" w:rsidP="004D451C">
      <w:pPr>
        <w:pStyle w:val="EX"/>
      </w:pPr>
      <w:r>
        <w:t>[35]</w:t>
      </w:r>
      <w:r>
        <w:tab/>
      </w:r>
      <w:r w:rsidRPr="00567C27">
        <w:t>3GPP TS 26.</w:t>
      </w:r>
      <w:r>
        <w:t>447</w:t>
      </w:r>
      <w:r w:rsidRPr="00567C27">
        <w:t>: "</w:t>
      </w:r>
      <w:r w:rsidR="004223DD" w:rsidRPr="004223DD">
        <w:t>Codec for Enhanced Voice Services (EVS); Error concealment of lost packets</w:t>
      </w:r>
      <w:r w:rsidRPr="00567C27">
        <w:t>".</w:t>
      </w: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7" w:name="_Toc24628370"/>
      <w:r w:rsidRPr="004D3578">
        <w:lastRenderedPageBreak/>
        <w:t>3</w:t>
      </w:r>
      <w:r w:rsidRPr="004D3578">
        <w:tab/>
        <w:t>Definitions</w:t>
      </w:r>
      <w:r w:rsidR="00602AEA">
        <w:t xml:space="preserve"> of terms, symbols and abbreviations</w:t>
      </w:r>
      <w:bookmarkEnd w:id="7"/>
    </w:p>
    <w:p w14:paraId="1049F399" w14:textId="77777777" w:rsidR="00080512" w:rsidRPr="004D3578" w:rsidRDefault="00080512">
      <w:pPr>
        <w:pStyle w:val="Heading2"/>
      </w:pPr>
      <w:bookmarkStart w:id="8" w:name="_Toc24628371"/>
      <w:r w:rsidRPr="004D3578">
        <w:t>3.1</w:t>
      </w:r>
      <w:r w:rsidRPr="004D3578">
        <w:tab/>
      </w:r>
      <w:r w:rsidR="002B6339">
        <w:t>Terms</w:t>
      </w:r>
      <w:bookmarkEnd w:id="8"/>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55377AB9" w14:textId="6220A275" w:rsidR="00187181"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9" w:name="_Toc24628372"/>
      <w:r w:rsidRPr="004D3578">
        <w:t>3.</w:t>
      </w:r>
      <w:r w:rsidR="006A2CA5">
        <w:t>2</w:t>
      </w:r>
      <w:r w:rsidRPr="004D3578">
        <w:tab/>
        <w:t>Abbreviations</w:t>
      </w:r>
      <w:bookmarkEnd w:id="9"/>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10" w:name="_Toc24628373"/>
      <w:r>
        <w:t>4</w:t>
      </w:r>
      <w:r w:rsidRPr="00A366F3">
        <w:tab/>
      </w:r>
      <w:r>
        <w:t>Overview</w:t>
      </w:r>
      <w:bookmarkEnd w:id="10"/>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1F9FF113" w14:textId="0F1A246B" w:rsidR="00D17297"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11" w:name="_Toc24628374"/>
      <w:r>
        <w:t>5</w:t>
      </w:r>
      <w:r w:rsidR="00FA0389" w:rsidRPr="00A366F3">
        <w:tab/>
      </w:r>
      <w:r w:rsidR="00FA0389">
        <w:t xml:space="preserve">Media </w:t>
      </w:r>
      <w:r w:rsidR="001820C1">
        <w:t xml:space="preserve">Decoding </w:t>
      </w:r>
      <w:r w:rsidR="00FA0389">
        <w:t>Capabilities</w:t>
      </w:r>
      <w:bookmarkEnd w:id="11"/>
    </w:p>
    <w:p w14:paraId="0604C422" w14:textId="18179E67" w:rsidR="005909FF" w:rsidRDefault="00B02A85" w:rsidP="005909FF">
      <w:pPr>
        <w:pStyle w:val="Heading2"/>
      </w:pPr>
      <w:bookmarkStart w:id="12" w:name="_Toc24628375"/>
      <w:r>
        <w:t>5</w:t>
      </w:r>
      <w:r w:rsidR="005909FF" w:rsidRPr="00A366F3">
        <w:t>.1</w:t>
      </w:r>
      <w:r w:rsidR="005909FF" w:rsidRPr="00A366F3">
        <w:tab/>
        <w:t>Introduction</w:t>
      </w:r>
      <w:bookmarkEnd w:id="12"/>
    </w:p>
    <w:p w14:paraId="5D24867F" w14:textId="176BEA41" w:rsidR="00B11B54" w:rsidRPr="00B11B54" w:rsidRDefault="00B11B54" w:rsidP="00B11B54">
      <w:r>
        <w:t>This clause documents speech and audio media capabilities</w:t>
      </w:r>
      <w:r w:rsidR="001820C1">
        <w:t xml:space="preserve"> in terms of decoding capabilities.</w:t>
      </w:r>
    </w:p>
    <w:p w14:paraId="24037D3C" w14:textId="2E9A3A30" w:rsidR="00456692" w:rsidRDefault="00456692" w:rsidP="002D4E4F">
      <w:pPr>
        <w:pStyle w:val="Heading2"/>
      </w:pPr>
      <w:bookmarkStart w:id="13" w:name="_Toc24628376"/>
      <w:r>
        <w:lastRenderedPageBreak/>
        <w:t>5</w:t>
      </w:r>
      <w:r w:rsidRPr="00A366F3">
        <w:t>.</w:t>
      </w:r>
      <w:r>
        <w:t>2</w:t>
      </w:r>
      <w:r w:rsidRPr="00A366F3">
        <w:tab/>
      </w:r>
      <w:r>
        <w:t>Speech Media Decoding Capabilities</w:t>
      </w:r>
      <w:bookmarkEnd w:id="13"/>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6DB71811" w:rsidR="00456692" w:rsidRDefault="00456692" w:rsidP="002D4E4F">
      <w:pPr>
        <w:pStyle w:val="Heading2"/>
      </w:pPr>
      <w:bookmarkStart w:id="14" w:name="_Toc24628377"/>
      <w:r>
        <w:t>5</w:t>
      </w:r>
      <w:r w:rsidRPr="00A366F3">
        <w:t>.</w:t>
      </w:r>
      <w:r>
        <w:t>3</w:t>
      </w:r>
      <w:r w:rsidRPr="00A366F3">
        <w:tab/>
      </w:r>
      <w:r>
        <w:t>Audio Media Decoding Capabilities</w:t>
      </w:r>
      <w:bookmarkEnd w:id="14"/>
    </w:p>
    <w:p w14:paraId="1518E9F1" w14:textId="49D10451" w:rsidR="00456692" w:rsidRPr="006620B9" w:rsidRDefault="00456692" w:rsidP="00456692">
      <w:r>
        <w:t>The following audio media decoding capabilities are defined:</w:t>
      </w:r>
    </w:p>
    <w:p w14:paraId="5243487B" w14:textId="758EBE11" w:rsidR="00456692" w:rsidRDefault="00456692" w:rsidP="00ED358D">
      <w:pPr>
        <w:pStyle w:val="B1"/>
      </w:pPr>
      <w:r>
        <w:t>-</w:t>
      </w:r>
      <w:r>
        <w:tab/>
      </w:r>
      <w:r w:rsidRPr="00456692">
        <w:rPr>
          <w:i/>
          <w:iCs/>
        </w:rPr>
        <w:t>eAAC+</w:t>
      </w:r>
      <w:r>
        <w:t xml:space="preserve">: All decoding requirements for the </w:t>
      </w:r>
      <w:r w:rsidR="00B6633B">
        <w:t>e</w:t>
      </w:r>
      <w:r>
        <w:t>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50B85363" w:rsidR="00B831F5" w:rsidRPr="00FA0389" w:rsidRDefault="00B831F5" w:rsidP="002D4E4F">
      <w:pPr>
        <w:pStyle w:val="B1"/>
      </w:pPr>
    </w:p>
    <w:p w14:paraId="6E860838" w14:textId="602FAA3C" w:rsidR="00900E37" w:rsidRPr="00A366F3" w:rsidRDefault="008C1586" w:rsidP="00900E37">
      <w:pPr>
        <w:pStyle w:val="Heading1"/>
      </w:pPr>
      <w:bookmarkStart w:id="15" w:name="_Toc24628378"/>
      <w:r>
        <w:t>6</w:t>
      </w:r>
      <w:r w:rsidR="00900E37" w:rsidRPr="00A366F3">
        <w:tab/>
        <w:t>Operation Points</w:t>
      </w:r>
      <w:bookmarkEnd w:id="15"/>
    </w:p>
    <w:p w14:paraId="077959D7" w14:textId="77777777" w:rsidR="008A2F07" w:rsidRPr="00A366F3" w:rsidRDefault="008A2F07" w:rsidP="008A2F07">
      <w:pPr>
        <w:pStyle w:val="Heading2"/>
      </w:pPr>
      <w:bookmarkStart w:id="16" w:name="_Toc24628379"/>
      <w:r>
        <w:t>6</w:t>
      </w:r>
      <w:r w:rsidRPr="00A366F3">
        <w:t>.1</w:t>
      </w:r>
      <w:r w:rsidRPr="00A366F3">
        <w:tab/>
        <w:t>Introduction</w:t>
      </w:r>
      <w:bookmarkEnd w:id="16"/>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3817D17F"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17"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17"/>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18" w:name="_Toc24628380"/>
      <w:r>
        <w:t>6.2</w:t>
      </w:r>
      <w:r w:rsidRPr="00A366F3">
        <w:tab/>
      </w:r>
      <w:r>
        <w:t>Speech</w:t>
      </w:r>
      <w:r w:rsidRPr="00A366F3">
        <w:t xml:space="preserve"> Operation Points</w:t>
      </w:r>
      <w:bookmarkEnd w:id="18"/>
    </w:p>
    <w:p w14:paraId="2F4B3EA5" w14:textId="6D3330D8" w:rsidR="008A2F07" w:rsidRDefault="008A2F07" w:rsidP="008A2F07">
      <w:pPr>
        <w:pStyle w:val="Heading3"/>
      </w:pPr>
      <w:bookmarkStart w:id="19" w:name="_Toc24628381"/>
      <w:r>
        <w:t>6</w:t>
      </w:r>
      <w:r w:rsidRPr="00A366F3">
        <w:t>.</w:t>
      </w:r>
      <w:r>
        <w:t>2</w:t>
      </w:r>
      <w:r w:rsidRPr="00A366F3">
        <w:t>.1</w:t>
      </w:r>
      <w:r w:rsidRPr="00A366F3">
        <w:tab/>
      </w:r>
      <w:r>
        <w:t>Introduction</w:t>
      </w:r>
      <w:bookmarkEnd w:id="19"/>
    </w:p>
    <w:p w14:paraId="74AF1428" w14:textId="5FE5C89A" w:rsidR="008A2F07" w:rsidRPr="00D92429" w:rsidRDefault="008A2F07" w:rsidP="00ED358D">
      <w:r>
        <w:t>This clause defines speech operation points. For each operation point, the requirements for the bitstream as well as for the receiver are defined.</w:t>
      </w:r>
    </w:p>
    <w:p w14:paraId="7BA54906" w14:textId="0D4D98C9" w:rsidR="008A2F07" w:rsidRDefault="008A2F07" w:rsidP="008A2F07">
      <w:pPr>
        <w:pStyle w:val="Heading3"/>
      </w:pPr>
      <w:bookmarkStart w:id="20" w:name="_Toc24628382"/>
      <w:r>
        <w:lastRenderedPageBreak/>
        <w:t>6</w:t>
      </w:r>
      <w:r w:rsidRPr="00A366F3">
        <w:t>.</w:t>
      </w:r>
      <w:r>
        <w:t>2</w:t>
      </w:r>
      <w:r w:rsidRPr="00A366F3">
        <w:t>.</w:t>
      </w:r>
      <w:r>
        <w:t>2</w:t>
      </w:r>
      <w:r w:rsidRPr="00A366F3">
        <w:tab/>
      </w:r>
      <w:r>
        <w:t>AMR</w:t>
      </w:r>
      <w:bookmarkEnd w:id="20"/>
    </w:p>
    <w:p w14:paraId="0EEF6D2F" w14:textId="56E3C9B3" w:rsidR="008A2F07" w:rsidRDefault="008A2F07" w:rsidP="008A2F07">
      <w:pPr>
        <w:pStyle w:val="Heading4"/>
      </w:pPr>
      <w:bookmarkStart w:id="21" w:name="_Toc24628383"/>
      <w:r>
        <w:t>6.2.2.1</w:t>
      </w:r>
      <w:r>
        <w:tab/>
        <w:t xml:space="preserve">Bitstream </w:t>
      </w:r>
      <w:r w:rsidR="00BE682F">
        <w:t xml:space="preserve">Encoding </w:t>
      </w:r>
      <w:r>
        <w:t>Requirements</w:t>
      </w:r>
      <w:bookmarkEnd w:id="21"/>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22" w:name="_Toc24628384"/>
      <w:r>
        <w:t>6.2.2.2</w:t>
      </w:r>
      <w:r>
        <w:tab/>
        <w:t>Receiver Requirements</w:t>
      </w:r>
      <w:bookmarkEnd w:id="22"/>
    </w:p>
    <w:p w14:paraId="0CD36F7E" w14:textId="61392587" w:rsidR="005A3B9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23" w:name="_Toc24628385"/>
      <w:r>
        <w:t>6</w:t>
      </w:r>
      <w:r w:rsidRPr="00A366F3">
        <w:t>.</w:t>
      </w:r>
      <w:r>
        <w:t>2</w:t>
      </w:r>
      <w:r w:rsidRPr="00A366F3">
        <w:t>.</w:t>
      </w:r>
      <w:r>
        <w:t>3</w:t>
      </w:r>
      <w:r w:rsidRPr="00A366F3">
        <w:tab/>
      </w:r>
      <w:r>
        <w:t>AMR-WB</w:t>
      </w:r>
      <w:bookmarkEnd w:id="23"/>
    </w:p>
    <w:p w14:paraId="5D4430C1" w14:textId="77777777" w:rsidR="008A2F07" w:rsidRDefault="008A2F07" w:rsidP="008A2F07">
      <w:pPr>
        <w:pStyle w:val="Heading4"/>
      </w:pPr>
      <w:bookmarkStart w:id="24" w:name="_Toc24628386"/>
      <w:r>
        <w:t>6.2.3.1</w:t>
      </w:r>
      <w:r>
        <w:tab/>
        <w:t>Bitstream Requirements</w:t>
      </w:r>
      <w:bookmarkEnd w:id="24"/>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25" w:name="_Toc24628387"/>
      <w:r>
        <w:t>6.2.3.2</w:t>
      </w:r>
      <w:r>
        <w:tab/>
        <w:t>Receiver Requirements</w:t>
      </w:r>
      <w:bookmarkEnd w:id="25"/>
    </w:p>
    <w:p w14:paraId="7485A7FE" w14:textId="231D5DCF" w:rsidR="00792286"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26" w:name="_Toc24628388"/>
      <w:r w:rsidRPr="003B7FB7">
        <w:t>6.2.4</w:t>
      </w:r>
      <w:r w:rsidRPr="003B7FB7">
        <w:tab/>
        <w:t>EVS</w:t>
      </w:r>
      <w:bookmarkEnd w:id="26"/>
      <w:r w:rsidRPr="003B7FB7">
        <w:t xml:space="preserve"> </w:t>
      </w:r>
    </w:p>
    <w:p w14:paraId="2D2C5824" w14:textId="020C1263" w:rsidR="008A2F07" w:rsidRPr="003B7FB7" w:rsidRDefault="008A2F07" w:rsidP="008A2F07">
      <w:pPr>
        <w:pStyle w:val="Heading4"/>
      </w:pPr>
      <w:bookmarkStart w:id="27" w:name="_Toc24628389"/>
      <w:r w:rsidRPr="003B7FB7">
        <w:t>6.2.4.1</w:t>
      </w:r>
      <w:r w:rsidRPr="003B7FB7">
        <w:tab/>
        <w:t>Bitstream Encoding Requirements</w:t>
      </w:r>
      <w:bookmarkEnd w:id="27"/>
    </w:p>
    <w:p w14:paraId="193E1D25" w14:textId="7C8F0F5A" w:rsidR="008A2F07" w:rsidRPr="003B7FB7" w:rsidRDefault="008A2F07" w:rsidP="00ED358D">
      <w:r w:rsidRPr="003B7FB7">
        <w:t xml:space="preserve">The following requirements 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28" w:name="_Toc24628390"/>
      <w:r w:rsidRPr="003B7FB7">
        <w:t>6.2.4.2</w:t>
      </w:r>
      <w:r w:rsidRPr="003B7FB7">
        <w:tab/>
        <w:t>Receiver Requirements</w:t>
      </w:r>
      <w:bookmarkEnd w:id="28"/>
    </w:p>
    <w:p w14:paraId="39C86E25" w14:textId="57F0D605" w:rsidR="00792286"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29" w:name="_Toc24628391"/>
      <w:r>
        <w:t>[6</w:t>
      </w:r>
      <w:r w:rsidRPr="00A366F3">
        <w:t>.</w:t>
      </w:r>
      <w:r>
        <w:t>2</w:t>
      </w:r>
      <w:r w:rsidRPr="00A366F3">
        <w:t>.</w:t>
      </w:r>
      <w:r>
        <w:t>5</w:t>
      </w:r>
      <w:r w:rsidRPr="00A366F3">
        <w:tab/>
      </w:r>
      <w:r>
        <w:t>EVS Dual-Mono</w:t>
      </w:r>
      <w:bookmarkEnd w:id="29"/>
    </w:p>
    <w:p w14:paraId="6459FDB5" w14:textId="77777777" w:rsidR="008A2F07" w:rsidRPr="004B5AE6" w:rsidRDefault="008A2F07" w:rsidP="008A2F07">
      <w:r>
        <w:t>Editor’s note: replicate MTSI capabilities</w:t>
      </w:r>
    </w:p>
    <w:p w14:paraId="6B66E60A" w14:textId="7EA90D9A" w:rsidR="008A2F07" w:rsidRDefault="008A2F07" w:rsidP="008A2F07">
      <w:pPr>
        <w:pStyle w:val="Heading4"/>
      </w:pPr>
      <w:bookmarkStart w:id="30" w:name="_Toc24628392"/>
      <w:r>
        <w:lastRenderedPageBreak/>
        <w:t>6.2.5.1</w:t>
      </w:r>
      <w:r>
        <w:tab/>
        <w:t xml:space="preserve">Bitstream </w:t>
      </w:r>
      <w:r w:rsidR="00CE1F18">
        <w:t xml:space="preserve">Encoding </w:t>
      </w:r>
      <w:r>
        <w:t>Requirements</w:t>
      </w:r>
      <w:bookmarkEnd w:id="30"/>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31" w:name="_Toc24628393"/>
      <w:r>
        <w:t>6.2.5.2</w:t>
      </w:r>
      <w:r>
        <w:tab/>
        <w:t>Receiver Requirements</w:t>
      </w:r>
      <w:bookmarkEnd w:id="31"/>
    </w:p>
    <w:p w14:paraId="731CD244" w14:textId="4D4F6A50" w:rsidR="00940C9F" w:rsidRDefault="008A2F07" w:rsidP="009F1569">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5.2 and shall support playback of the decoded signal </w:t>
      </w:r>
      <w:r w:rsidR="00940C9F" w:rsidRPr="00EE458A">
        <w:rPr>
          <w:iCs/>
        </w:rPr>
        <w:t>in stereo</w:t>
      </w:r>
      <w:r w:rsidR="00940C9F" w:rsidRPr="00C555E3">
        <w:t>.</w:t>
      </w:r>
    </w:p>
    <w:p w14:paraId="143A03FB" w14:textId="77777777" w:rsidR="008A2F07" w:rsidRPr="00D92429" w:rsidRDefault="008A2F07" w:rsidP="008A2F07">
      <w:r>
        <w:t>]</w:t>
      </w:r>
    </w:p>
    <w:p w14:paraId="10B75ED2" w14:textId="77777777" w:rsidR="008A2F07" w:rsidRDefault="008A2F07" w:rsidP="008A2F07">
      <w:pPr>
        <w:pStyle w:val="Heading2"/>
      </w:pPr>
      <w:bookmarkStart w:id="32" w:name="_Toc24628394"/>
      <w:r>
        <w:t>6</w:t>
      </w:r>
      <w:r w:rsidRPr="00A366F3">
        <w:t>.</w:t>
      </w:r>
      <w:r>
        <w:t>3</w:t>
      </w:r>
      <w:r w:rsidRPr="00A366F3">
        <w:tab/>
      </w:r>
      <w:r>
        <w:t>Audio</w:t>
      </w:r>
      <w:r w:rsidRPr="00A366F3">
        <w:t xml:space="preserve"> Operation Points</w:t>
      </w:r>
      <w:bookmarkEnd w:id="32"/>
    </w:p>
    <w:p w14:paraId="65BD5F53" w14:textId="77777777" w:rsidR="008A2F07" w:rsidRDefault="008A2F07" w:rsidP="008A2F07">
      <w:pPr>
        <w:pStyle w:val="Heading3"/>
      </w:pPr>
      <w:bookmarkStart w:id="33" w:name="_Toc24628395"/>
      <w:r>
        <w:t>6</w:t>
      </w:r>
      <w:r w:rsidRPr="00A366F3">
        <w:t>.</w:t>
      </w:r>
      <w:r>
        <w:t>3</w:t>
      </w:r>
      <w:r w:rsidRPr="00A366F3">
        <w:t>.1</w:t>
      </w:r>
      <w:r w:rsidRPr="00A366F3">
        <w:tab/>
      </w:r>
      <w:r>
        <w:t>Introduction</w:t>
      </w:r>
      <w:bookmarkEnd w:id="33"/>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34" w:name="_Toc24628396"/>
      <w:r>
        <w:t>6</w:t>
      </w:r>
      <w:r w:rsidRPr="00A366F3">
        <w:t>.</w:t>
      </w:r>
      <w:r>
        <w:t>3</w:t>
      </w:r>
      <w:r w:rsidRPr="00A366F3">
        <w:t>.</w:t>
      </w:r>
      <w:r>
        <w:t>2</w:t>
      </w:r>
      <w:r w:rsidRPr="00A366F3">
        <w:tab/>
      </w:r>
      <w:r>
        <w:t>eAAC+ stereo</w:t>
      </w:r>
      <w:bookmarkEnd w:id="34"/>
    </w:p>
    <w:p w14:paraId="2441A922" w14:textId="182C92EE" w:rsidR="008A2F07" w:rsidRDefault="008A2F07" w:rsidP="008A2F07">
      <w:pPr>
        <w:pStyle w:val="Heading4"/>
      </w:pPr>
      <w:bookmarkStart w:id="35" w:name="_Toc24628397"/>
      <w:r>
        <w:t>6.3.2.1</w:t>
      </w:r>
      <w:r>
        <w:tab/>
        <w:t xml:space="preserve">Bitstream </w:t>
      </w:r>
      <w:r w:rsidR="000E6206">
        <w:t xml:space="preserve">Encoding </w:t>
      </w:r>
      <w:r>
        <w:t>Requirements</w:t>
      </w:r>
      <w:bookmarkEnd w:id="35"/>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19AB9101" w14:textId="77777777" w:rsidR="00FD39B2" w:rsidRDefault="00545A57" w:rsidP="009F1569">
      <w:pPr>
        <w:pStyle w:val="ListParagraph"/>
        <w:numPr>
          <w:ilvl w:val="0"/>
          <w:numId w:val="6"/>
        </w:num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xml:space="preserve">, </w:t>
      </w:r>
    </w:p>
    <w:p w14:paraId="06023181" w14:textId="62CE2698" w:rsidR="008A2F07" w:rsidRPr="00CE20A5" w:rsidRDefault="00A2373F" w:rsidP="009F1569">
      <w:pPr>
        <w:pStyle w:val="ListParagraph"/>
        <w:numPr>
          <w:ilvl w:val="0"/>
          <w:numId w:val="6"/>
        </w:numPr>
      </w:pPr>
      <w:r>
        <w:t>3GPP TS 26.404 [22]</w:t>
      </w:r>
      <w:r w:rsidR="003E007D">
        <w:t xml:space="preserve"> and 3GPP TS</w:t>
      </w:r>
      <w:r w:rsidR="00C13972">
        <w:t xml:space="preserve"> </w:t>
      </w:r>
      <w:r w:rsidR="003E007D">
        <w:t>26.</w:t>
      </w:r>
      <w:r w:rsidR="00C13972">
        <w:t>405 [23]</w:t>
      </w:r>
      <w:r w:rsidR="00545A57" w:rsidRPr="009F1569">
        <w:t>.</w:t>
      </w:r>
    </w:p>
    <w:p w14:paraId="0B150792" w14:textId="351D5830" w:rsidR="00FD39B2" w:rsidRDefault="00FD39B2" w:rsidP="005836FE">
      <w:pPr>
        <w:ind w:left="360"/>
      </w:pPr>
      <w:bookmarkStart w:id="36" w:name="_Hlk23880714"/>
      <w:r w:rsidRPr="004C6F41">
        <w:rPr>
          <w:lang w:val="en-US"/>
        </w:rPr>
        <w:t xml:space="preserve">NOTE: The specified eAAC+ </w:t>
      </w:r>
      <w:bookmarkEnd w:id="36"/>
      <w:r w:rsidRPr="004C6F41">
        <w:rPr>
          <w:lang w:val="en-US"/>
        </w:rPr>
        <w:t xml:space="preserve">encoder </w:t>
      </w:r>
      <w:r>
        <w:t>consists of AAC-LC with additional tools that can be enabled (SBR, PS and more), see [19].</w:t>
      </w:r>
    </w:p>
    <w:p w14:paraId="1D31E587" w14:textId="26C5BDF4" w:rsidR="008A2F07" w:rsidRDefault="008A2F07" w:rsidP="008A2F07">
      <w:pPr>
        <w:pStyle w:val="Heading4"/>
      </w:pPr>
      <w:bookmarkStart w:id="37" w:name="_Toc24628398"/>
      <w:r>
        <w:t>6.3.2.2</w:t>
      </w:r>
      <w:r>
        <w:tab/>
        <w:t>Receiver Requirements</w:t>
      </w:r>
      <w:bookmarkEnd w:id="37"/>
    </w:p>
    <w:p w14:paraId="444C7EFF" w14:textId="4B13448B" w:rsidR="00792286" w:rsidRDefault="00F90490" w:rsidP="00F90490">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53258E96" w14:textId="5BC6DEF9" w:rsidR="00DF2A6A" w:rsidRPr="005836FE" w:rsidRDefault="00DF2A6A" w:rsidP="005836FE">
      <w:pPr>
        <w:ind w:left="360"/>
        <w:rPr>
          <w:lang w:val="en-US"/>
        </w:rPr>
      </w:pPr>
      <w:bookmarkStart w:id="38" w:name="_Hlk23880744"/>
      <w:bookmarkStart w:id="39" w:name="_Hlk24104830"/>
      <w:r w:rsidRPr="00E83B4F">
        <w:rPr>
          <w:lang w:val="en-US"/>
        </w:rPr>
        <w:t>NOTE: The eAAC+</w:t>
      </w:r>
      <w:r>
        <w:rPr>
          <w:lang w:val="en-US"/>
        </w:rPr>
        <w:t xml:space="preserve"> decoder supports deco</w:t>
      </w:r>
      <w:r w:rsidRPr="00E83B4F">
        <w:rPr>
          <w:lang w:val="en-US"/>
        </w:rPr>
        <w:t>ding of</w:t>
      </w:r>
      <w:r>
        <w:rPr>
          <w:lang w:val="en-US"/>
        </w:rPr>
        <w:t xml:space="preserve"> streams encoded with </w:t>
      </w:r>
      <w:r w:rsidRPr="00E83B4F">
        <w:rPr>
          <w:lang w:val="en-US"/>
        </w:rPr>
        <w:t xml:space="preserve">AAC-LC </w:t>
      </w:r>
      <w:r>
        <w:rPr>
          <w:lang w:val="en-US"/>
        </w:rPr>
        <w:t>or</w:t>
      </w:r>
      <w:r w:rsidRPr="00E83B4F">
        <w:rPr>
          <w:lang w:val="en-US"/>
        </w:rPr>
        <w:t xml:space="preserve"> </w:t>
      </w:r>
      <w:bookmarkEnd w:id="38"/>
      <w:r>
        <w:rPr>
          <w:lang w:val="en-US"/>
        </w:rPr>
        <w:t>aacPlus</w:t>
      </w:r>
      <w:bookmarkEnd w:id="39"/>
      <w:r>
        <w:rPr>
          <w:lang w:val="en-US"/>
        </w:rPr>
        <w:t>, see [19].</w:t>
      </w:r>
    </w:p>
    <w:p w14:paraId="76C8A190" w14:textId="303F8352" w:rsidR="008A2F07" w:rsidRDefault="008A2F07" w:rsidP="008A2F07">
      <w:pPr>
        <w:pStyle w:val="Heading3"/>
      </w:pPr>
      <w:bookmarkStart w:id="40" w:name="_Toc24628399"/>
      <w:r>
        <w:t>6</w:t>
      </w:r>
      <w:r w:rsidRPr="00A366F3">
        <w:t>.</w:t>
      </w:r>
      <w:r>
        <w:t>3</w:t>
      </w:r>
      <w:r w:rsidRPr="00A366F3">
        <w:t>.</w:t>
      </w:r>
      <w:r>
        <w:t>2</w:t>
      </w:r>
      <w:r w:rsidRPr="00A366F3">
        <w:tab/>
      </w:r>
      <w:r w:rsidR="00955241">
        <w:t>AMR-WB+</w:t>
      </w:r>
      <w:bookmarkEnd w:id="40"/>
    </w:p>
    <w:p w14:paraId="09EB0A1A" w14:textId="6364BA5D" w:rsidR="008A2F07" w:rsidRDefault="008A2F07" w:rsidP="008A2F07">
      <w:pPr>
        <w:pStyle w:val="Heading4"/>
      </w:pPr>
      <w:bookmarkStart w:id="41" w:name="_Toc24628400"/>
      <w:r>
        <w:t>6.3.3.1</w:t>
      </w:r>
      <w:r>
        <w:tab/>
        <w:t xml:space="preserve">Bitstream </w:t>
      </w:r>
      <w:r w:rsidR="000E6206">
        <w:t xml:space="preserve">Encoding </w:t>
      </w:r>
      <w:r>
        <w:t>Requirements</w:t>
      </w:r>
      <w:bookmarkEnd w:id="41"/>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42" w:name="_Toc24628401"/>
      <w:r>
        <w:lastRenderedPageBreak/>
        <w:t>6.3.3.2</w:t>
      </w:r>
      <w:r>
        <w:tab/>
        <w:t>Receiver Requirements</w:t>
      </w:r>
      <w:bookmarkEnd w:id="42"/>
    </w:p>
    <w:p w14:paraId="31F4B968" w14:textId="1E8A7519" w:rsidR="00792286" w:rsidRPr="00D92429" w:rsidRDefault="00B831F5" w:rsidP="00B831F5">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2C112BE4" w14:textId="5BC2DD48" w:rsidR="008420A6" w:rsidRDefault="001E3732" w:rsidP="008420A6">
      <w:pPr>
        <w:pStyle w:val="Heading1"/>
      </w:pPr>
      <w:bookmarkStart w:id="43" w:name="_Toc24628402"/>
      <w:r>
        <w:t>7</w:t>
      </w:r>
      <w:r w:rsidR="008420A6" w:rsidRPr="00A366F3">
        <w:tab/>
        <w:t xml:space="preserve">Mapping to </w:t>
      </w:r>
      <w:r w:rsidR="00472C67">
        <w:t>5GMS</w:t>
      </w:r>
      <w:r w:rsidR="008420A6" w:rsidRPr="00A366F3">
        <w:t xml:space="preserve"> delivery</w:t>
      </w:r>
      <w:bookmarkEnd w:id="43"/>
      <w:r w:rsidR="008420A6" w:rsidRPr="00A366F3">
        <w:t xml:space="preserve"> </w:t>
      </w:r>
    </w:p>
    <w:p w14:paraId="387910AB" w14:textId="77777777" w:rsidR="00A66E4A" w:rsidRDefault="00A66E4A" w:rsidP="00A66E4A">
      <w:pPr>
        <w:pStyle w:val="Heading2"/>
      </w:pPr>
      <w:bookmarkStart w:id="44" w:name="_Toc24628403"/>
      <w:r>
        <w:t>7</w:t>
      </w:r>
      <w:r w:rsidRPr="00A366F3">
        <w:t>.1</w:t>
      </w:r>
      <w:r w:rsidRPr="00A366F3">
        <w:tab/>
      </w:r>
      <w:r>
        <w:t>Introduction</w:t>
      </w:r>
      <w:bookmarkEnd w:id="44"/>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45" w:name="_Toc24628404"/>
      <w:r>
        <w:t>7</w:t>
      </w:r>
      <w:r w:rsidRPr="00A366F3">
        <w:t>.2</w:t>
      </w:r>
      <w:r w:rsidRPr="00A366F3">
        <w:tab/>
      </w:r>
      <w:r>
        <w:t>AMR</w:t>
      </w:r>
      <w:r w:rsidRPr="00A366F3">
        <w:t xml:space="preserve"> </w:t>
      </w:r>
      <w:r>
        <w:t>Media Profile</w:t>
      </w:r>
      <w:bookmarkEnd w:id="45"/>
    </w:p>
    <w:p w14:paraId="347CDB20" w14:textId="77777777" w:rsidR="00A66E4A" w:rsidRDefault="00A66E4A" w:rsidP="00A66E4A">
      <w:pPr>
        <w:pStyle w:val="Heading3"/>
      </w:pPr>
      <w:bookmarkStart w:id="46" w:name="_Toc24628405"/>
      <w:r>
        <w:t>7.2.1</w:t>
      </w:r>
      <w:r>
        <w:tab/>
        <w:t>Mapping to ISO BMFF</w:t>
      </w:r>
      <w:bookmarkEnd w:id="46"/>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47" w:name="_Toc24628406"/>
      <w:r>
        <w:t>7.2.2</w:t>
      </w:r>
      <w:r>
        <w:tab/>
        <w:t>Media Profile Definition</w:t>
      </w:r>
      <w:bookmarkEnd w:id="47"/>
    </w:p>
    <w:p w14:paraId="4432878E" w14:textId="77777777" w:rsidR="00A66E4A" w:rsidRDefault="00A66E4A" w:rsidP="00A66E4A">
      <w:pPr>
        <w:pStyle w:val="Heading4"/>
      </w:pPr>
      <w:bookmarkStart w:id="48" w:name="_Toc24628407"/>
      <w:r>
        <w:t>7.2.2.1</w:t>
      </w:r>
      <w:r>
        <w:tab/>
        <w:t>CMAF Track Definition</w:t>
      </w:r>
      <w:bookmarkEnd w:id="48"/>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49" w:name="_Toc24628408"/>
      <w:r>
        <w:t>7.2.2.2</w:t>
      </w:r>
      <w:r>
        <w:tab/>
        <w:t>CMAF Switching Set and Media Profile Definition</w:t>
      </w:r>
      <w:bookmarkEnd w:id="49"/>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50" w:name="_Toc24628409"/>
      <w:r>
        <w:t>7.2.2.3</w:t>
      </w:r>
      <w:r>
        <w:tab/>
        <w:t>Mapping to DASH Adaptation Set</w:t>
      </w:r>
      <w:bookmarkEnd w:id="50"/>
    </w:p>
    <w:p w14:paraId="3C246708" w14:textId="6E1F1F0E" w:rsidR="00A66E4A" w:rsidRDefault="00A66E4A" w:rsidP="00A66E4A">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lastRenderedPageBreak/>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51" w:name="_Toc24628410"/>
      <w:r>
        <w:t>7.2.2.4</w:t>
      </w:r>
      <w:r>
        <w:tab/>
        <w:t>Playback Requirements</w:t>
      </w:r>
      <w:bookmarkEnd w:id="51"/>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5AF15E3E" w:rsidR="00A66E4A" w:rsidRDefault="00A66E4A" w:rsidP="00A66E4A">
      <w:pPr>
        <w:pStyle w:val="Heading2"/>
      </w:pPr>
      <w:bookmarkStart w:id="52" w:name="_Toc24628411"/>
      <w:r>
        <w:t>7</w:t>
      </w:r>
      <w:r w:rsidRPr="00A366F3">
        <w:t>.</w:t>
      </w:r>
      <w:r>
        <w:t>3</w:t>
      </w:r>
      <w:r w:rsidRPr="00A366F3">
        <w:tab/>
      </w:r>
      <w:r>
        <w:t>AMR-WB Media</w:t>
      </w:r>
      <w:r w:rsidRPr="00A366F3">
        <w:t xml:space="preserve"> </w:t>
      </w:r>
      <w:r>
        <w:t>Profile</w:t>
      </w:r>
      <w:bookmarkEnd w:id="52"/>
    </w:p>
    <w:p w14:paraId="1F33D31A" w14:textId="77777777" w:rsidR="00A66E4A" w:rsidRDefault="00A66E4A" w:rsidP="00A66E4A">
      <w:pPr>
        <w:pStyle w:val="Heading3"/>
      </w:pPr>
      <w:bookmarkStart w:id="53" w:name="_Toc24628412"/>
      <w:r>
        <w:t>7.3.1</w:t>
      </w:r>
      <w:r>
        <w:tab/>
        <w:t>Mapping to ISO BMFF</w:t>
      </w:r>
      <w:bookmarkEnd w:id="53"/>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54" w:name="_Toc24628413"/>
      <w:r>
        <w:t>7.3.2</w:t>
      </w:r>
      <w:r>
        <w:tab/>
        <w:t>Media Profile Definition</w:t>
      </w:r>
      <w:bookmarkEnd w:id="54"/>
    </w:p>
    <w:p w14:paraId="37C0B5A5" w14:textId="77777777" w:rsidR="00A66E4A" w:rsidRDefault="00A66E4A" w:rsidP="00A66E4A">
      <w:pPr>
        <w:pStyle w:val="Heading4"/>
      </w:pPr>
      <w:bookmarkStart w:id="55" w:name="_Toc24628414"/>
      <w:r>
        <w:t>7.3.2.1</w:t>
      </w:r>
      <w:r>
        <w:tab/>
        <w:t>CMAF Track Definition</w:t>
      </w:r>
      <w:bookmarkEnd w:id="55"/>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56" w:name="_Toc24628415"/>
      <w:r>
        <w:t>7.3.2.2</w:t>
      </w:r>
      <w:r>
        <w:tab/>
        <w:t>CMAF Switching Set and Media Profile Definition</w:t>
      </w:r>
      <w:bookmarkEnd w:id="56"/>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57" w:name="_Toc24628416"/>
      <w:r>
        <w:t>7.3.2.3</w:t>
      </w:r>
      <w:r>
        <w:tab/>
        <w:t>Mapping to DASH Adaptation Set</w:t>
      </w:r>
      <w:bookmarkEnd w:id="57"/>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lastRenderedPageBreak/>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58" w:name="_Toc24628417"/>
      <w:r>
        <w:t>7.3.2.4</w:t>
      </w:r>
      <w:r>
        <w:tab/>
        <w:t>Playback Requirements</w:t>
      </w:r>
      <w:bookmarkEnd w:id="58"/>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40715B91" w14:textId="3B0739C3" w:rsidR="00AD6D1C" w:rsidRPr="001430F7" w:rsidRDefault="00A66E4A" w:rsidP="002D4E4F">
      <w:pPr>
        <w:pStyle w:val="ListParagraph"/>
        <w:numPr>
          <w:ilvl w:val="1"/>
          <w:numId w:val="6"/>
        </w:numPr>
        <w:rPr>
          <w:lang w:eastAsia="x-none"/>
        </w:rPr>
      </w:pPr>
      <w:r>
        <w:t>8.12 Playback of Encrypted Content</w:t>
      </w:r>
    </w:p>
    <w:p w14:paraId="6FAC1450" w14:textId="77777777" w:rsidR="00A66E4A" w:rsidRDefault="00A66E4A" w:rsidP="00A66E4A">
      <w:pPr>
        <w:pStyle w:val="Heading2"/>
      </w:pPr>
      <w:bookmarkStart w:id="59" w:name="_Toc24628418"/>
      <w:r>
        <w:t>7</w:t>
      </w:r>
      <w:r w:rsidRPr="00A366F3">
        <w:t>.</w:t>
      </w:r>
      <w:r>
        <w:t>4</w:t>
      </w:r>
      <w:r w:rsidRPr="00A366F3">
        <w:tab/>
      </w:r>
      <w:r>
        <w:t>EVS</w:t>
      </w:r>
      <w:r w:rsidRPr="00A366F3">
        <w:t xml:space="preserve"> </w:t>
      </w:r>
      <w:r>
        <w:t>Media Profile</w:t>
      </w:r>
      <w:bookmarkEnd w:id="59"/>
    </w:p>
    <w:p w14:paraId="37943979" w14:textId="77777777" w:rsidR="00A66E4A" w:rsidRDefault="00A66E4A" w:rsidP="00A66E4A">
      <w:pPr>
        <w:pStyle w:val="Heading4"/>
      </w:pPr>
      <w:bookmarkStart w:id="60" w:name="_Toc24628419"/>
      <w:r>
        <w:t>7.4.2.1</w:t>
      </w:r>
      <w:r>
        <w:tab/>
        <w:t>CMAF Track Definition</w:t>
      </w:r>
      <w:bookmarkEnd w:id="60"/>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61" w:name="_Toc24628420"/>
      <w:r>
        <w:t>7.4.2.2</w:t>
      </w:r>
      <w:r>
        <w:tab/>
        <w:t>CMAF Switching Set and Media Profile Definition</w:t>
      </w:r>
      <w:bookmarkEnd w:id="61"/>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62" w:name="_Toc24628421"/>
      <w:r>
        <w:t>7.4.2.3</w:t>
      </w:r>
      <w:r>
        <w:tab/>
        <w:t>Mapping to DASH Adaptation Set</w:t>
      </w:r>
      <w:bookmarkEnd w:id="62"/>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63" w:name="_Toc24628422"/>
      <w:r>
        <w:t>7.4.2.4</w:t>
      </w:r>
      <w:r>
        <w:tab/>
        <w:t>Playback Requirements</w:t>
      </w:r>
      <w:bookmarkEnd w:id="63"/>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62D9F8A6" w14:textId="3029E3E5" w:rsidR="00AD6D1C" w:rsidRPr="00C2058B" w:rsidRDefault="00A66E4A" w:rsidP="002D4E4F">
      <w:pPr>
        <w:pStyle w:val="ListParagraph"/>
        <w:numPr>
          <w:ilvl w:val="1"/>
          <w:numId w:val="6"/>
        </w:numPr>
      </w:pPr>
      <w:r>
        <w:t>8.12 Playback of Encrypted Content</w:t>
      </w:r>
    </w:p>
    <w:p w14:paraId="6E549617" w14:textId="262D2F49" w:rsidR="004C7105" w:rsidRDefault="0081197A" w:rsidP="004C7105">
      <w:pPr>
        <w:pStyle w:val="Heading2"/>
      </w:pPr>
      <w:bookmarkStart w:id="64" w:name="_Toc24628423"/>
      <w:r>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bookmarkEnd w:id="64"/>
    </w:p>
    <w:p w14:paraId="3E0ED968" w14:textId="64930440" w:rsidR="004C7105" w:rsidRDefault="004C7105" w:rsidP="004C7105">
      <w:pPr>
        <w:pStyle w:val="Heading4"/>
      </w:pPr>
      <w:bookmarkStart w:id="65" w:name="_Toc24628424"/>
      <w:r>
        <w:t>7.5.2.1</w:t>
      </w:r>
      <w:r>
        <w:tab/>
        <w:t>CMAF Track Definition</w:t>
      </w:r>
      <w:bookmarkEnd w:id="65"/>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bookmarkStart w:id="66" w:name="_Toc24628425"/>
      <w:r>
        <w:t>7.5.2.2</w:t>
      </w:r>
      <w:r>
        <w:tab/>
        <w:t>CMAF Switching Set and Media Profile Definition</w:t>
      </w:r>
      <w:bookmarkEnd w:id="66"/>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bookmarkStart w:id="67" w:name="_Toc24628426"/>
      <w:r>
        <w:t>7.5.2.3</w:t>
      </w:r>
      <w:r>
        <w:tab/>
        <w:t>Mapping to DASH Adaptation Set</w:t>
      </w:r>
      <w:bookmarkEnd w:id="67"/>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bookmarkStart w:id="68" w:name="_Toc24628427"/>
      <w:r>
        <w:t>7.5.2.4</w:t>
      </w:r>
      <w:r>
        <w:tab/>
        <w:t>Playback Requirements</w:t>
      </w:r>
      <w:bookmarkEnd w:id="68"/>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bookmarkStart w:id="69" w:name="_Toc24628428"/>
      <w:r>
        <w:t>7</w:t>
      </w:r>
      <w:r w:rsidRPr="00A366F3">
        <w:t>.</w:t>
      </w:r>
      <w:r w:rsidR="003F4BCB">
        <w:t>6</w:t>
      </w:r>
      <w:r w:rsidRPr="00A366F3">
        <w:tab/>
      </w:r>
      <w:r>
        <w:t>eAAC+</w:t>
      </w:r>
      <w:r w:rsidRPr="00A366F3">
        <w:t xml:space="preserve"> </w:t>
      </w:r>
      <w:r w:rsidR="00545F92">
        <w:t xml:space="preserve">stereo </w:t>
      </w:r>
      <w:r>
        <w:t>Media Profile</w:t>
      </w:r>
      <w:bookmarkEnd w:id="69"/>
    </w:p>
    <w:p w14:paraId="47D713A9" w14:textId="210A492F" w:rsidR="00545F92" w:rsidRDefault="00545F92" w:rsidP="00545F92">
      <w:pPr>
        <w:pStyle w:val="Heading4"/>
      </w:pPr>
      <w:bookmarkStart w:id="70" w:name="_Toc24628429"/>
      <w:r>
        <w:t>7.</w:t>
      </w:r>
      <w:r w:rsidR="003F4BCB">
        <w:t>6</w:t>
      </w:r>
      <w:r>
        <w:t>.2.1</w:t>
      </w:r>
      <w:r>
        <w:tab/>
        <w:t>CMAF Track Definition</w:t>
      </w:r>
      <w:bookmarkEnd w:id="70"/>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bookmarkStart w:id="71" w:name="_Toc24628430"/>
      <w:r>
        <w:t>7.</w:t>
      </w:r>
      <w:r w:rsidR="003F4BCB">
        <w:t>6</w:t>
      </w:r>
      <w:r>
        <w:t>.2.2</w:t>
      </w:r>
      <w:r>
        <w:tab/>
        <w:t>CMAF Switching Set and Media Profile Definition</w:t>
      </w:r>
      <w:bookmarkEnd w:id="71"/>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bookmarkStart w:id="72" w:name="_Toc24628431"/>
      <w:r>
        <w:t>7.</w:t>
      </w:r>
      <w:r w:rsidR="003F4BCB">
        <w:t>6</w:t>
      </w:r>
      <w:r>
        <w:t>.2.3</w:t>
      </w:r>
      <w:r>
        <w:tab/>
        <w:t>Mapping to DASH Adaptation Set</w:t>
      </w:r>
      <w:bookmarkEnd w:id="72"/>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lastRenderedPageBreak/>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bookmarkStart w:id="73" w:name="_Toc24628432"/>
      <w:r>
        <w:t>7.</w:t>
      </w:r>
      <w:r w:rsidR="003F4BCB">
        <w:t>6</w:t>
      </w:r>
      <w:r>
        <w:t>.2.4</w:t>
      </w:r>
      <w:r>
        <w:tab/>
        <w:t>Playback Requirements</w:t>
      </w:r>
      <w:bookmarkEnd w:id="73"/>
    </w:p>
    <w:p w14:paraId="3B5D6823" w14:textId="232E3F89" w:rsidR="00545F92" w:rsidRDefault="00545F92" w:rsidP="00545F92">
      <w:pPr>
        <w:rPr>
          <w:lang w:eastAsia="x-none"/>
        </w:rPr>
      </w:pPr>
      <w:r>
        <w:rPr>
          <w:lang w:eastAsia="x-none"/>
        </w:rPr>
        <w:t xml:space="preserve">For a receiver supporting the </w:t>
      </w:r>
      <w:r w:rsidR="005836FE" w:rsidRPr="005836FE">
        <w:rPr>
          <w:b/>
          <w:bCs/>
          <w:lang w:eastAsia="x-none"/>
        </w:rPr>
        <w:t>eAAC+ stereo</w:t>
      </w:r>
      <w:r>
        <w:rPr>
          <w:lang w:eastAsia="x-none"/>
        </w:rPr>
        <w:t xml:space="preserve"> media profile the following applies:</w:t>
      </w:r>
    </w:p>
    <w:p w14:paraId="0970D997" w14:textId="514466BD" w:rsidR="00545F92" w:rsidRDefault="00545F92" w:rsidP="00545F92">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Pr="001430F7" w:rsidRDefault="00545F92" w:rsidP="00545F92">
      <w:pPr>
        <w:pStyle w:val="ListParagraph"/>
        <w:numPr>
          <w:ilvl w:val="1"/>
          <w:numId w:val="6"/>
        </w:numPr>
      </w:pPr>
      <w:r>
        <w:t>8.12 Playback of Encrypted Content</w:t>
      </w:r>
    </w:p>
    <w:p w14:paraId="2A47A0D4" w14:textId="3D0706B5" w:rsidR="00A66E4A" w:rsidRDefault="00A66E4A" w:rsidP="00A66E4A">
      <w:pPr>
        <w:pStyle w:val="Heading2"/>
      </w:pPr>
      <w:bookmarkStart w:id="74" w:name="_Toc24628433"/>
      <w:r>
        <w:t>7</w:t>
      </w:r>
      <w:r w:rsidRPr="00A366F3">
        <w:t>.</w:t>
      </w:r>
      <w:r w:rsidR="003F4BCB">
        <w:t>7</w:t>
      </w:r>
      <w:r w:rsidRPr="00A366F3">
        <w:tab/>
      </w:r>
      <w:r>
        <w:t>AMR-WB+</w:t>
      </w:r>
      <w:r w:rsidRPr="00A366F3">
        <w:t xml:space="preserve"> </w:t>
      </w:r>
      <w:r>
        <w:t>Media Profiles</w:t>
      </w:r>
      <w:bookmarkEnd w:id="74"/>
    </w:p>
    <w:p w14:paraId="3BA0ABE3" w14:textId="2FC5B459" w:rsidR="00597AE8" w:rsidRDefault="00597AE8" w:rsidP="00597AE8">
      <w:pPr>
        <w:pStyle w:val="Heading3"/>
      </w:pPr>
      <w:bookmarkStart w:id="75" w:name="_Toc24628434"/>
      <w:r>
        <w:t>7.</w:t>
      </w:r>
      <w:r w:rsidR="003F4BCB">
        <w:t>7</w:t>
      </w:r>
      <w:r>
        <w:t>.1</w:t>
      </w:r>
      <w:r>
        <w:tab/>
        <w:t>Mapping to ISO BMFF</w:t>
      </w:r>
      <w:bookmarkEnd w:id="75"/>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bookmarkStart w:id="76" w:name="_Toc24628435"/>
      <w:r>
        <w:t>7.</w:t>
      </w:r>
      <w:r w:rsidR="003F4BCB">
        <w:t>7</w:t>
      </w:r>
      <w:r>
        <w:t>.2</w:t>
      </w:r>
      <w:r>
        <w:tab/>
        <w:t>Media Profile Definition</w:t>
      </w:r>
      <w:bookmarkEnd w:id="76"/>
    </w:p>
    <w:p w14:paraId="19AC623D" w14:textId="3A90C1D0" w:rsidR="00597AE8" w:rsidRDefault="00597AE8" w:rsidP="00597AE8">
      <w:pPr>
        <w:pStyle w:val="Heading4"/>
      </w:pPr>
      <w:bookmarkStart w:id="77" w:name="_Toc24628436"/>
      <w:r>
        <w:t>7.</w:t>
      </w:r>
      <w:r w:rsidR="003F4BCB">
        <w:t>7</w:t>
      </w:r>
      <w:r>
        <w:t>.2.1</w:t>
      </w:r>
      <w:r>
        <w:tab/>
        <w:t>CMAF Track Definition</w:t>
      </w:r>
      <w:bookmarkEnd w:id="77"/>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bookmarkStart w:id="78" w:name="_Toc24628437"/>
      <w:r>
        <w:t>7.</w:t>
      </w:r>
      <w:r w:rsidR="003F4BCB">
        <w:t>7</w:t>
      </w:r>
      <w:r>
        <w:t>.2.2</w:t>
      </w:r>
      <w:r>
        <w:tab/>
        <w:t>CMAF Switching Set and Media Profile Definition</w:t>
      </w:r>
      <w:bookmarkEnd w:id="78"/>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bookmarkStart w:id="79" w:name="_Toc24628438"/>
      <w:r>
        <w:t>7.</w:t>
      </w:r>
      <w:r w:rsidR="003F4BCB">
        <w:t>7</w:t>
      </w:r>
      <w:r>
        <w:t>.2.3</w:t>
      </w:r>
      <w:r>
        <w:tab/>
        <w:t>Mapping to DASH Adaptation Set</w:t>
      </w:r>
      <w:bookmarkEnd w:id="79"/>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lastRenderedPageBreak/>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bookmarkStart w:id="80" w:name="_Toc24628439"/>
      <w:r>
        <w:t>7.</w:t>
      </w:r>
      <w:r w:rsidR="003F4BCB">
        <w:t>7</w:t>
      </w:r>
      <w:r>
        <w:t>.2.4</w:t>
      </w:r>
      <w:r>
        <w:tab/>
        <w:t>Playback Requirements</w:t>
      </w:r>
      <w:bookmarkEnd w:id="80"/>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6D4A6C92" w14:textId="7C227EF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332BA54E" w14:textId="77777777" w:rsidR="00AE3D02" w:rsidRPr="00AE3D02" w:rsidRDefault="00AE3D02" w:rsidP="00AE3D02"/>
    <w:p w14:paraId="59E8D8AE" w14:textId="77777777" w:rsidR="00054621" w:rsidRPr="00A366F3" w:rsidRDefault="00054621" w:rsidP="00054621">
      <w:pPr>
        <w:pStyle w:val="Heading8"/>
      </w:pPr>
      <w:bookmarkStart w:id="81" w:name="_Toc24628440"/>
      <w:r w:rsidRPr="00A366F3">
        <w:t xml:space="preserve">Annex </w:t>
      </w:r>
      <w:r>
        <w:t>A</w:t>
      </w:r>
      <w:r w:rsidRPr="00A366F3">
        <w:t xml:space="preserve"> (informative):</w:t>
      </w:r>
      <w:r w:rsidRPr="00A366F3">
        <w:br/>
      </w:r>
      <w:r>
        <w:rPr>
          <w:noProof/>
        </w:rPr>
        <w:t>Registration Information</w:t>
      </w:r>
      <w:bookmarkEnd w:id="81"/>
    </w:p>
    <w:p w14:paraId="54CD6546" w14:textId="77777777" w:rsidR="00054621" w:rsidRDefault="00054621" w:rsidP="00054621">
      <w:pPr>
        <w:pStyle w:val="Heading1"/>
      </w:pPr>
      <w:bookmarkStart w:id="82" w:name="_Toc24628441"/>
      <w:r>
        <w:t>A.1</w:t>
      </w:r>
      <w:r>
        <w:tab/>
        <w:t>3GPP Registered URIs</w:t>
      </w:r>
      <w:bookmarkEnd w:id="82"/>
    </w:p>
    <w:p w14:paraId="66B31501" w14:textId="77777777" w:rsidR="00054621" w:rsidRDefault="00054621" w:rsidP="00054621">
      <w:r>
        <w:t xml:space="preserve">The clause documents the registered URIs in this specification following the process in </w:t>
      </w:r>
      <w:hyperlink r:id="rId15"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83" w:name="tab_qm_initial_playout"/>
      <w:r w:rsidRPr="00CC1F51">
        <w:rPr>
          <w:rFonts w:cs="Courier New"/>
        </w:rPr>
        <w:t xml:space="preserve">Table </w:t>
      </w:r>
      <w:bookmarkEnd w:id="8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0C3B0904" w:rsidR="00080512" w:rsidRPr="004D3578" w:rsidRDefault="007429F6" w:rsidP="007B00E8">
      <w:pPr>
        <w:pStyle w:val="Heading8"/>
      </w:pPr>
      <w:r>
        <w:br w:type="page"/>
      </w:r>
      <w:bookmarkStart w:id="84" w:name="historyclause"/>
      <w:bookmarkStart w:id="85" w:name="_Toc24628442"/>
      <w:r w:rsidR="00080512" w:rsidRPr="004D3578">
        <w:lastRenderedPageBreak/>
        <w:t xml:space="preserve">Annex </w:t>
      </w:r>
      <w:r w:rsidR="00222FF0">
        <w:t>B</w:t>
      </w:r>
      <w:r w:rsidR="00080512" w:rsidRPr="004D3578">
        <w:t xml:space="preserve"> (informative)</w:t>
      </w:r>
      <w:r w:rsidR="007B00E8">
        <w:t>:</w:t>
      </w:r>
      <w:r w:rsidR="00080512" w:rsidRPr="004D3578">
        <w:br/>
        <w:t>Change history</w:t>
      </w:r>
      <w:bookmarkEnd w:id="85"/>
    </w:p>
    <w:bookmarkEnd w:id="84"/>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r w:rsidR="007E691F" w:rsidRPr="006B0D02" w14:paraId="29E449D2"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50A52BBE" w14:textId="20BBCE3C" w:rsidR="007E691F" w:rsidRDefault="007E691F" w:rsidP="0082766D">
            <w:pPr>
              <w:pStyle w:val="TAC"/>
              <w:rPr>
                <w:sz w:val="16"/>
                <w:szCs w:val="16"/>
              </w:rPr>
            </w:pPr>
            <w:r>
              <w:rPr>
                <w:sz w:val="16"/>
                <w:szCs w:val="16"/>
              </w:rPr>
              <w:t>2019-</w:t>
            </w:r>
            <w:r w:rsidR="005836FE">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C0844" w14:textId="08822E67" w:rsidR="007E691F" w:rsidRDefault="007E691F" w:rsidP="0082766D">
            <w:pPr>
              <w:pStyle w:val="TAC"/>
              <w:rPr>
                <w:sz w:val="16"/>
                <w:szCs w:val="16"/>
              </w:rPr>
            </w:pPr>
            <w:r>
              <w:rPr>
                <w:sz w:val="16"/>
                <w:szCs w:val="16"/>
              </w:rPr>
              <w:t>SA4#106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F649" w14:textId="1AA019E3" w:rsidR="007E691F" w:rsidRDefault="007E691F" w:rsidP="0082766D">
            <w:pPr>
              <w:pStyle w:val="TAC"/>
              <w:rPr>
                <w:sz w:val="16"/>
                <w:szCs w:val="16"/>
              </w:rPr>
            </w:pPr>
            <w:r>
              <w:rPr>
                <w:sz w:val="16"/>
                <w:szCs w:val="16"/>
              </w:rPr>
              <w:t>S4-19131</w:t>
            </w:r>
            <w:r w:rsidR="005836FE">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49C7" w14:textId="77777777" w:rsidR="007E691F" w:rsidRPr="006B0D02" w:rsidRDefault="007E691F"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297D" w14:textId="77777777" w:rsidR="007E691F" w:rsidRPr="006B0D02" w:rsidRDefault="007E691F"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8437" w14:textId="77777777" w:rsidR="007E691F" w:rsidRPr="006B0D02" w:rsidRDefault="007E691F"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09B9" w14:textId="485FD56F" w:rsidR="007E691F" w:rsidRDefault="007E691F" w:rsidP="0082766D">
            <w:pPr>
              <w:pStyle w:val="TAL"/>
              <w:rPr>
                <w:sz w:val="16"/>
                <w:szCs w:val="16"/>
              </w:rPr>
            </w:pPr>
            <w:r>
              <w:rPr>
                <w:sz w:val="16"/>
                <w:szCs w:val="16"/>
              </w:rPr>
              <w:t>Agreements during SA4#106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CC94" w14:textId="12B29E14" w:rsidR="007E691F" w:rsidRDefault="007E691F" w:rsidP="0082766D">
            <w:pPr>
              <w:pStyle w:val="TAC"/>
              <w:rPr>
                <w:sz w:val="16"/>
                <w:szCs w:val="16"/>
              </w:rPr>
            </w:pPr>
            <w:r>
              <w:rPr>
                <w:sz w:val="16"/>
                <w:szCs w:val="16"/>
              </w:rPr>
              <w:t>0.</w:t>
            </w:r>
            <w:r w:rsidR="005836FE">
              <w:rPr>
                <w:sz w:val="16"/>
                <w:szCs w:val="16"/>
              </w:rPr>
              <w:t>6</w:t>
            </w:r>
            <w:r>
              <w:rPr>
                <w:sz w:val="16"/>
                <w:szCs w:val="16"/>
              </w:rPr>
              <w:t>.0</w:t>
            </w:r>
          </w:p>
        </w:tc>
      </w:tr>
      <w:tr w:rsidR="005836FE" w:rsidRPr="006B0D02" w14:paraId="596DBBD4"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6573585C" w14:textId="2760F1BF" w:rsidR="005836FE" w:rsidRDefault="005836FE" w:rsidP="0082766D">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1A228" w14:textId="46387488" w:rsidR="005836FE" w:rsidRDefault="005836FE" w:rsidP="0082766D">
            <w:pPr>
              <w:pStyle w:val="TAC"/>
              <w:rPr>
                <w:sz w:val="16"/>
                <w:szCs w:val="16"/>
              </w:rPr>
            </w:pPr>
            <w:r>
              <w:rPr>
                <w:sz w:val="16"/>
                <w:szCs w:val="16"/>
              </w:rPr>
              <w:t>5GMS3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69F1D" w14:textId="7A8BF132" w:rsidR="005836FE" w:rsidRDefault="005836FE" w:rsidP="0082766D">
            <w:pPr>
              <w:pStyle w:val="TAC"/>
              <w:rPr>
                <w:sz w:val="16"/>
                <w:szCs w:val="16"/>
              </w:rPr>
            </w:pPr>
            <w:r>
              <w:rPr>
                <w:sz w:val="16"/>
                <w:szCs w:val="16"/>
              </w:rPr>
              <w:t>S4-191334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2F96C" w14:textId="77777777" w:rsidR="005836FE" w:rsidRPr="006B0D02" w:rsidRDefault="005836FE"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76E90" w14:textId="77777777" w:rsidR="005836FE" w:rsidRPr="006B0D02" w:rsidRDefault="005836FE"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96B59" w14:textId="77777777" w:rsidR="005836FE" w:rsidRPr="006B0D02" w:rsidRDefault="005836FE"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F16C" w14:textId="0DAFB9D7" w:rsidR="005836FE" w:rsidRDefault="005836FE" w:rsidP="0082766D">
            <w:pPr>
              <w:pStyle w:val="TAL"/>
              <w:rPr>
                <w:sz w:val="16"/>
                <w:szCs w:val="16"/>
              </w:rPr>
            </w:pPr>
            <w:r>
              <w:rPr>
                <w:sz w:val="16"/>
                <w:szCs w:val="16"/>
              </w:rPr>
              <w:t>Agreements during MBS Adhoc on 5GMS3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AFFF" w14:textId="4FEE0DA6" w:rsidR="005836FE" w:rsidRDefault="005836FE" w:rsidP="0082766D">
            <w:pPr>
              <w:pStyle w:val="TAC"/>
              <w:rPr>
                <w:sz w:val="16"/>
                <w:szCs w:val="16"/>
              </w:rPr>
            </w:pPr>
            <w:r>
              <w:rPr>
                <w:sz w:val="16"/>
                <w:szCs w:val="16"/>
              </w:rPr>
              <w:t>0.9.0</w:t>
            </w:r>
          </w:p>
        </w:tc>
      </w:tr>
    </w:tbl>
    <w:p w14:paraId="2F531A7B" w14:textId="77777777" w:rsidR="00080512" w:rsidRDefault="00080512" w:rsidP="00B87CF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E8D20" w14:textId="77777777" w:rsidR="00493FFE" w:rsidRDefault="00493FFE">
      <w:r>
        <w:separator/>
      </w:r>
    </w:p>
  </w:endnote>
  <w:endnote w:type="continuationSeparator" w:id="0">
    <w:p w14:paraId="63724BDE" w14:textId="77777777" w:rsidR="00493FFE" w:rsidRDefault="00493FFE">
      <w:r>
        <w:continuationSeparator/>
      </w:r>
    </w:p>
  </w:endnote>
  <w:endnote w:type="continuationNotice" w:id="1">
    <w:p w14:paraId="3F2E0D8C" w14:textId="77777777" w:rsidR="00493FFE" w:rsidRDefault="00493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F57A9" w14:textId="77777777" w:rsidR="00493FFE" w:rsidRDefault="00493FFE">
      <w:r>
        <w:separator/>
      </w:r>
    </w:p>
  </w:footnote>
  <w:footnote w:type="continuationSeparator" w:id="0">
    <w:p w14:paraId="05DF2FF9" w14:textId="77777777" w:rsidR="00493FFE" w:rsidRDefault="00493FFE">
      <w:r>
        <w:continuationSeparator/>
      </w:r>
    </w:p>
  </w:footnote>
  <w:footnote w:type="continuationNotice" w:id="1">
    <w:p w14:paraId="5A583088" w14:textId="77777777" w:rsidR="00493FFE" w:rsidRDefault="00493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5F0FE96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436">
      <w:rPr>
        <w:rFonts w:ascii="Arial" w:hAnsi="Arial" w:cs="Arial"/>
        <w:b/>
        <w:noProof/>
        <w:sz w:val="18"/>
        <w:szCs w:val="18"/>
      </w:rPr>
      <w:t>3GPP TS 26.117 V0.9.0 (2019-11)</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3E3A98CF"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436">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4727"/>
    <w:rsid w:val="000E6206"/>
    <w:rsid w:val="000F32D0"/>
    <w:rsid w:val="0010216C"/>
    <w:rsid w:val="001068CB"/>
    <w:rsid w:val="001164C1"/>
    <w:rsid w:val="00125014"/>
    <w:rsid w:val="00126FA5"/>
    <w:rsid w:val="0012708A"/>
    <w:rsid w:val="00133525"/>
    <w:rsid w:val="00147721"/>
    <w:rsid w:val="001574F3"/>
    <w:rsid w:val="0016518F"/>
    <w:rsid w:val="00174EFC"/>
    <w:rsid w:val="0017612D"/>
    <w:rsid w:val="001820C1"/>
    <w:rsid w:val="00187181"/>
    <w:rsid w:val="0019715A"/>
    <w:rsid w:val="001A14E2"/>
    <w:rsid w:val="001A1740"/>
    <w:rsid w:val="001A4C42"/>
    <w:rsid w:val="001C21C3"/>
    <w:rsid w:val="001D02C2"/>
    <w:rsid w:val="001D05BD"/>
    <w:rsid w:val="001D069B"/>
    <w:rsid w:val="001E0970"/>
    <w:rsid w:val="001E3732"/>
    <w:rsid w:val="001F0C1D"/>
    <w:rsid w:val="001F1132"/>
    <w:rsid w:val="001F168B"/>
    <w:rsid w:val="00222FF0"/>
    <w:rsid w:val="00231EEB"/>
    <w:rsid w:val="002347A2"/>
    <w:rsid w:val="00236DBB"/>
    <w:rsid w:val="00241E8A"/>
    <w:rsid w:val="0025404E"/>
    <w:rsid w:val="00254E4C"/>
    <w:rsid w:val="002556E9"/>
    <w:rsid w:val="00264A6A"/>
    <w:rsid w:val="00264E93"/>
    <w:rsid w:val="002675F0"/>
    <w:rsid w:val="00285F28"/>
    <w:rsid w:val="00286DB4"/>
    <w:rsid w:val="00295BC1"/>
    <w:rsid w:val="002A0124"/>
    <w:rsid w:val="002B6339"/>
    <w:rsid w:val="002C4749"/>
    <w:rsid w:val="002D4E4F"/>
    <w:rsid w:val="002E00EE"/>
    <w:rsid w:val="002E4FA0"/>
    <w:rsid w:val="002F19DD"/>
    <w:rsid w:val="00300127"/>
    <w:rsid w:val="00302255"/>
    <w:rsid w:val="003167DB"/>
    <w:rsid w:val="003172DC"/>
    <w:rsid w:val="003325FA"/>
    <w:rsid w:val="003370AE"/>
    <w:rsid w:val="0034063D"/>
    <w:rsid w:val="0035462D"/>
    <w:rsid w:val="003669F4"/>
    <w:rsid w:val="00366EB4"/>
    <w:rsid w:val="00367B5B"/>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EA9"/>
    <w:rsid w:val="0040428E"/>
    <w:rsid w:val="004223DD"/>
    <w:rsid w:val="00423334"/>
    <w:rsid w:val="00432431"/>
    <w:rsid w:val="004345EC"/>
    <w:rsid w:val="0044078F"/>
    <w:rsid w:val="00446ED3"/>
    <w:rsid w:val="00450268"/>
    <w:rsid w:val="00456692"/>
    <w:rsid w:val="004719F7"/>
    <w:rsid w:val="00472C67"/>
    <w:rsid w:val="00474B24"/>
    <w:rsid w:val="00483E90"/>
    <w:rsid w:val="00493FFE"/>
    <w:rsid w:val="00494365"/>
    <w:rsid w:val="004A113B"/>
    <w:rsid w:val="004A2429"/>
    <w:rsid w:val="004C1345"/>
    <w:rsid w:val="004C1415"/>
    <w:rsid w:val="004C6F41"/>
    <w:rsid w:val="004C7105"/>
    <w:rsid w:val="004D3578"/>
    <w:rsid w:val="004D451C"/>
    <w:rsid w:val="004D673C"/>
    <w:rsid w:val="004D6E09"/>
    <w:rsid w:val="004D79DA"/>
    <w:rsid w:val="004E213A"/>
    <w:rsid w:val="004E63F9"/>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836FE"/>
    <w:rsid w:val="005909FF"/>
    <w:rsid w:val="00594D51"/>
    <w:rsid w:val="00597AE8"/>
    <w:rsid w:val="005A31AA"/>
    <w:rsid w:val="005A3B97"/>
    <w:rsid w:val="005A6595"/>
    <w:rsid w:val="005B2C5E"/>
    <w:rsid w:val="005B4824"/>
    <w:rsid w:val="005D2E01"/>
    <w:rsid w:val="005D7526"/>
    <w:rsid w:val="005E04EB"/>
    <w:rsid w:val="005E1153"/>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75FB0"/>
    <w:rsid w:val="00781F0F"/>
    <w:rsid w:val="00785FC4"/>
    <w:rsid w:val="00787341"/>
    <w:rsid w:val="00792286"/>
    <w:rsid w:val="007B00E8"/>
    <w:rsid w:val="007B4C1B"/>
    <w:rsid w:val="007B5405"/>
    <w:rsid w:val="007B600E"/>
    <w:rsid w:val="007C2F6F"/>
    <w:rsid w:val="007C6DC5"/>
    <w:rsid w:val="007D1130"/>
    <w:rsid w:val="007E4292"/>
    <w:rsid w:val="007E691F"/>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4BC6"/>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665F6"/>
    <w:rsid w:val="009806A1"/>
    <w:rsid w:val="009827BD"/>
    <w:rsid w:val="009A035D"/>
    <w:rsid w:val="009C4758"/>
    <w:rsid w:val="009C50FD"/>
    <w:rsid w:val="009D4436"/>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758C3"/>
    <w:rsid w:val="00A817F6"/>
    <w:rsid w:val="00A82346"/>
    <w:rsid w:val="00A92BA1"/>
    <w:rsid w:val="00AC6BC6"/>
    <w:rsid w:val="00AD6D1C"/>
    <w:rsid w:val="00AE2EBF"/>
    <w:rsid w:val="00AE3D02"/>
    <w:rsid w:val="00AE49F3"/>
    <w:rsid w:val="00B027C3"/>
    <w:rsid w:val="00B02A85"/>
    <w:rsid w:val="00B11B54"/>
    <w:rsid w:val="00B15449"/>
    <w:rsid w:val="00B20D04"/>
    <w:rsid w:val="00B536F9"/>
    <w:rsid w:val="00B549E3"/>
    <w:rsid w:val="00B658D6"/>
    <w:rsid w:val="00B662E3"/>
    <w:rsid w:val="00B6633B"/>
    <w:rsid w:val="00B831F5"/>
    <w:rsid w:val="00B87CF6"/>
    <w:rsid w:val="00B93086"/>
    <w:rsid w:val="00B968E3"/>
    <w:rsid w:val="00BA19ED"/>
    <w:rsid w:val="00BA4B8D"/>
    <w:rsid w:val="00BA4F97"/>
    <w:rsid w:val="00BC0F7D"/>
    <w:rsid w:val="00BC1BEE"/>
    <w:rsid w:val="00BC1DA7"/>
    <w:rsid w:val="00BC3030"/>
    <w:rsid w:val="00BD22D8"/>
    <w:rsid w:val="00BE3255"/>
    <w:rsid w:val="00BE682F"/>
    <w:rsid w:val="00BE71CC"/>
    <w:rsid w:val="00BF128E"/>
    <w:rsid w:val="00BF69BE"/>
    <w:rsid w:val="00BF7266"/>
    <w:rsid w:val="00C13972"/>
    <w:rsid w:val="00C1496A"/>
    <w:rsid w:val="00C21312"/>
    <w:rsid w:val="00C30DE2"/>
    <w:rsid w:val="00C33079"/>
    <w:rsid w:val="00C45231"/>
    <w:rsid w:val="00C470AC"/>
    <w:rsid w:val="00C60FF5"/>
    <w:rsid w:val="00C65083"/>
    <w:rsid w:val="00C72833"/>
    <w:rsid w:val="00C80F1D"/>
    <w:rsid w:val="00C83E5C"/>
    <w:rsid w:val="00C93F40"/>
    <w:rsid w:val="00C95A4C"/>
    <w:rsid w:val="00CA3D0C"/>
    <w:rsid w:val="00CA4C62"/>
    <w:rsid w:val="00CD5563"/>
    <w:rsid w:val="00CE175F"/>
    <w:rsid w:val="00CE1F18"/>
    <w:rsid w:val="00CE4B8E"/>
    <w:rsid w:val="00D17297"/>
    <w:rsid w:val="00D32767"/>
    <w:rsid w:val="00D35508"/>
    <w:rsid w:val="00D57972"/>
    <w:rsid w:val="00D60169"/>
    <w:rsid w:val="00D675A9"/>
    <w:rsid w:val="00D738D6"/>
    <w:rsid w:val="00D755EB"/>
    <w:rsid w:val="00D84016"/>
    <w:rsid w:val="00D87E00"/>
    <w:rsid w:val="00D9134D"/>
    <w:rsid w:val="00DA44B0"/>
    <w:rsid w:val="00DA46BE"/>
    <w:rsid w:val="00DA70EB"/>
    <w:rsid w:val="00DA7A03"/>
    <w:rsid w:val="00DB1818"/>
    <w:rsid w:val="00DC2898"/>
    <w:rsid w:val="00DC309B"/>
    <w:rsid w:val="00DC4DA2"/>
    <w:rsid w:val="00DD4C17"/>
    <w:rsid w:val="00DD564A"/>
    <w:rsid w:val="00DF2A6A"/>
    <w:rsid w:val="00DF2B1F"/>
    <w:rsid w:val="00DF6277"/>
    <w:rsid w:val="00DF62CD"/>
    <w:rsid w:val="00E04FDA"/>
    <w:rsid w:val="00E11DAF"/>
    <w:rsid w:val="00E13FF6"/>
    <w:rsid w:val="00E16509"/>
    <w:rsid w:val="00E230D9"/>
    <w:rsid w:val="00E26439"/>
    <w:rsid w:val="00E26543"/>
    <w:rsid w:val="00E3471A"/>
    <w:rsid w:val="00E36693"/>
    <w:rsid w:val="00E4097E"/>
    <w:rsid w:val="00E42924"/>
    <w:rsid w:val="00E4438B"/>
    <w:rsid w:val="00E44582"/>
    <w:rsid w:val="00E44EDA"/>
    <w:rsid w:val="00E5314C"/>
    <w:rsid w:val="00E61AD1"/>
    <w:rsid w:val="00E705BC"/>
    <w:rsid w:val="00E7379A"/>
    <w:rsid w:val="00E77645"/>
    <w:rsid w:val="00E828CE"/>
    <w:rsid w:val="00E9471B"/>
    <w:rsid w:val="00EB29F2"/>
    <w:rsid w:val="00EB631F"/>
    <w:rsid w:val="00EC4A25"/>
    <w:rsid w:val="00ED0266"/>
    <w:rsid w:val="00ED06B3"/>
    <w:rsid w:val="00ED358D"/>
    <w:rsid w:val="00ED6455"/>
    <w:rsid w:val="00EE09BD"/>
    <w:rsid w:val="00EE19B4"/>
    <w:rsid w:val="00EE458A"/>
    <w:rsid w:val="00EE6328"/>
    <w:rsid w:val="00F025A2"/>
    <w:rsid w:val="00F04712"/>
    <w:rsid w:val="00F1075B"/>
    <w:rsid w:val="00F1488B"/>
    <w:rsid w:val="00F166C7"/>
    <w:rsid w:val="00F21F2E"/>
    <w:rsid w:val="00F22EC7"/>
    <w:rsid w:val="00F24238"/>
    <w:rsid w:val="00F325C8"/>
    <w:rsid w:val="00F342EF"/>
    <w:rsid w:val="00F34BEA"/>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C24C9"/>
    <w:rsid w:val="00FD39B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6B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specifications-groups/34-uniform-resource-name-urn-lis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g11.sc29.org/doc_end_user/documents/128_Geneva/wg11/w189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4.xml><?xml version="1.0" encoding="utf-8"?>
<ds:datastoreItem xmlns:ds="http://schemas.openxmlformats.org/officeDocument/2006/customXml" ds:itemID="{54515B38-D54D-4713-9C7A-22266807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5743</Words>
  <Characters>32737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38404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Paolo Usai</cp:lastModifiedBy>
  <cp:revision>6</cp:revision>
  <cp:lastPrinted>2019-02-25T14:05:00Z</cp:lastPrinted>
  <dcterms:created xsi:type="dcterms:W3CDTF">2019-11-14T10:03:00Z</dcterms:created>
  <dcterms:modified xsi:type="dcterms:W3CDTF">2019-11-14T11:52:00Z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